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958" w:rsidRDefault="0005497F" w:rsidP="00A51958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eastAsia="en-US"/>
        </w:rPr>
      </w:pPr>
      <w:r w:rsidRPr="0005497F">
        <w:rPr>
          <w:rFonts w:eastAsia="Calibri" w:cs="Arial"/>
          <w:sz w:val="24"/>
          <w:szCs w:val="24"/>
          <w:lang w:eastAsia="en-US"/>
        </w:rPr>
        <w:t>e-</w:t>
      </w:r>
      <w:proofErr w:type="spellStart"/>
      <w:r w:rsidRPr="0005497F">
        <w:rPr>
          <w:rFonts w:eastAsia="Calibri" w:cs="Arial"/>
          <w:sz w:val="24"/>
          <w:szCs w:val="24"/>
          <w:lang w:eastAsia="en-US"/>
        </w:rPr>
        <w:t>HEALTH</w:t>
      </w:r>
      <w:proofErr w:type="spellEnd"/>
      <w:r w:rsidRPr="0005497F">
        <w:rPr>
          <w:rFonts w:eastAsia="Calibri" w:cs="Arial"/>
          <w:sz w:val="24"/>
          <w:szCs w:val="24"/>
          <w:lang w:eastAsia="en-US"/>
        </w:rPr>
        <w:t xml:space="preserve">-2020- </w:t>
      </w:r>
      <w:proofErr w:type="spellStart"/>
      <w:r w:rsidRPr="0005497F">
        <w:rPr>
          <w:rFonts w:eastAsia="Calibri" w:cs="Arial"/>
          <w:sz w:val="24"/>
          <w:szCs w:val="24"/>
          <w:lang w:eastAsia="en-US"/>
        </w:rPr>
        <w:t>SIWE</w:t>
      </w:r>
      <w:proofErr w:type="spellEnd"/>
      <w:r w:rsidRPr="0005497F">
        <w:rPr>
          <w:rFonts w:eastAsia="Calibri" w:cs="Arial"/>
          <w:sz w:val="24"/>
          <w:szCs w:val="24"/>
          <w:lang w:eastAsia="en-US"/>
        </w:rPr>
        <w:t xml:space="preserve">- SERVIZI PROFESSIONALI DI ASSISTENZA IN MATERIA DI CONSULENZA SULLA PRIVACY/DATA </w:t>
      </w:r>
      <w:proofErr w:type="spellStart"/>
      <w:r w:rsidRPr="0005497F">
        <w:rPr>
          <w:rFonts w:eastAsia="Calibri" w:cs="Arial"/>
          <w:sz w:val="24"/>
          <w:szCs w:val="24"/>
          <w:lang w:eastAsia="en-US"/>
        </w:rPr>
        <w:t>PROTECTION</w:t>
      </w:r>
      <w:proofErr w:type="spellEnd"/>
      <w:r w:rsidRPr="0005497F">
        <w:rPr>
          <w:rFonts w:eastAsia="Calibri" w:cs="Arial"/>
          <w:sz w:val="24"/>
          <w:szCs w:val="24"/>
          <w:lang w:eastAsia="en-US"/>
        </w:rPr>
        <w:t xml:space="preserve"> IN AMBITO DI SANITÀ ELETTRONICA</w:t>
      </w:r>
    </w:p>
    <w:p w:rsidR="0005497F" w:rsidRDefault="00FF380E" w:rsidP="0005497F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val="en-GB" w:eastAsia="en-US"/>
        </w:rPr>
      </w:pPr>
      <w:r w:rsidRPr="0005497F">
        <w:rPr>
          <w:rFonts w:eastAsia="Calibri" w:cs="Arial"/>
          <w:sz w:val="24"/>
          <w:szCs w:val="24"/>
          <w:lang w:val="en-GB" w:eastAsia="en-US"/>
        </w:rPr>
        <w:t xml:space="preserve">CIG </w:t>
      </w:r>
      <w:proofErr w:type="spellStart"/>
      <w:r w:rsidR="00424DC1" w:rsidRPr="00424DC1">
        <w:rPr>
          <w:rFonts w:eastAsia="Calibri" w:cs="Arial"/>
          <w:sz w:val="24"/>
          <w:szCs w:val="24"/>
          <w:lang w:val="en-GB" w:eastAsia="en-US"/>
        </w:rPr>
        <w:t>86304275A9</w:t>
      </w:r>
      <w:proofErr w:type="spellEnd"/>
    </w:p>
    <w:p w:rsidR="0005497F" w:rsidRPr="0005497F" w:rsidRDefault="0005497F" w:rsidP="0005497F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val="en-GB" w:eastAsia="en-US"/>
        </w:rPr>
      </w:pPr>
      <w:r w:rsidRPr="0005497F">
        <w:rPr>
          <w:rFonts w:eastAsia="Calibri" w:cs="Arial"/>
          <w:sz w:val="24"/>
          <w:szCs w:val="24"/>
          <w:lang w:val="en-GB" w:eastAsia="en-US"/>
        </w:rPr>
        <w:t xml:space="preserve">E-HEALTH-2020 – CUP: </w:t>
      </w:r>
      <w:proofErr w:type="spellStart"/>
      <w:r w:rsidRPr="0005497F">
        <w:rPr>
          <w:rFonts w:eastAsia="Calibri" w:cs="Arial"/>
          <w:sz w:val="24"/>
          <w:szCs w:val="24"/>
          <w:lang w:val="en-GB" w:eastAsia="en-US"/>
        </w:rPr>
        <w:t>E71B17000160009</w:t>
      </w:r>
      <w:proofErr w:type="spellEnd"/>
    </w:p>
    <w:p w:rsidR="00FF380E" w:rsidRPr="002C29E0" w:rsidRDefault="0005497F" w:rsidP="0005497F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eastAsia="en-US"/>
        </w:rPr>
      </w:pPr>
      <w:proofErr w:type="spellStart"/>
      <w:r w:rsidRPr="0005497F">
        <w:rPr>
          <w:rFonts w:eastAsia="Calibri" w:cs="Arial"/>
          <w:sz w:val="24"/>
          <w:szCs w:val="24"/>
          <w:lang w:eastAsia="en-US"/>
        </w:rPr>
        <w:t>SIWE</w:t>
      </w:r>
      <w:proofErr w:type="spellEnd"/>
      <w:r w:rsidRPr="0005497F">
        <w:rPr>
          <w:rFonts w:eastAsia="Calibri" w:cs="Arial"/>
          <w:sz w:val="24"/>
          <w:szCs w:val="24"/>
          <w:lang w:eastAsia="en-US"/>
        </w:rPr>
        <w:t xml:space="preserve"> – CUP: </w:t>
      </w:r>
      <w:proofErr w:type="spellStart"/>
      <w:r w:rsidRPr="0005497F">
        <w:rPr>
          <w:rFonts w:eastAsia="Calibri" w:cs="Arial"/>
          <w:sz w:val="24"/>
          <w:szCs w:val="24"/>
          <w:lang w:eastAsia="en-US"/>
        </w:rPr>
        <w:t>E71C17000060009</w:t>
      </w:r>
      <w:proofErr w:type="spellEnd"/>
    </w:p>
    <w:p w:rsidR="0005497F" w:rsidRDefault="0005497F" w:rsidP="00FF380E">
      <w:pPr>
        <w:suppressAutoHyphens w:val="0"/>
        <w:spacing w:before="100" w:after="100"/>
        <w:jc w:val="center"/>
        <w:rPr>
          <w:rFonts w:cs="Arial"/>
          <w:b/>
          <w:sz w:val="24"/>
          <w:szCs w:val="24"/>
          <w:lang w:eastAsia="en-US"/>
        </w:rPr>
      </w:pPr>
    </w:p>
    <w:p w:rsidR="00FF380E" w:rsidRPr="002C29E0" w:rsidRDefault="00FF380E" w:rsidP="00FF380E">
      <w:pPr>
        <w:suppressAutoHyphens w:val="0"/>
        <w:spacing w:before="100" w:after="100"/>
        <w:jc w:val="center"/>
        <w:rPr>
          <w:rFonts w:cs="Arial"/>
          <w:b/>
          <w:sz w:val="24"/>
          <w:szCs w:val="24"/>
          <w:lang w:eastAsia="en-US"/>
        </w:rPr>
      </w:pPr>
      <w:r w:rsidRPr="002C29E0">
        <w:rPr>
          <w:rFonts w:cs="Arial"/>
          <w:b/>
          <w:sz w:val="24"/>
          <w:szCs w:val="24"/>
          <w:lang w:eastAsia="en-US"/>
        </w:rPr>
        <w:t xml:space="preserve">APPENDICE AL </w:t>
      </w:r>
      <w:proofErr w:type="spellStart"/>
      <w:r w:rsidRPr="002C29E0">
        <w:rPr>
          <w:rFonts w:cs="Arial"/>
          <w:b/>
          <w:sz w:val="24"/>
          <w:szCs w:val="24"/>
          <w:lang w:eastAsia="en-US"/>
        </w:rPr>
        <w:t>DGUE</w:t>
      </w:r>
      <w:proofErr w:type="spellEnd"/>
    </w:p>
    <w:tbl>
      <w:tblPr>
        <w:tblW w:w="9931" w:type="dxa"/>
        <w:jc w:val="center"/>
        <w:tblLook w:val="01E0" w:firstRow="1" w:lastRow="1" w:firstColumn="1" w:lastColumn="1" w:noHBand="0" w:noVBand="0"/>
      </w:tblPr>
      <w:tblGrid>
        <w:gridCol w:w="9931"/>
      </w:tblGrid>
      <w:tr w:rsidR="00D93FDF" w:rsidRPr="006411A8" w:rsidTr="00D93FDF">
        <w:trPr>
          <w:jc w:val="center"/>
        </w:trPr>
        <w:tc>
          <w:tcPr>
            <w:tcW w:w="9931" w:type="dxa"/>
          </w:tcPr>
          <w:p w:rsidR="002B69BF" w:rsidRPr="006411A8" w:rsidRDefault="002B69BF" w:rsidP="003614FD">
            <w:pPr>
              <w:jc w:val="center"/>
              <w:rPr>
                <w:rFonts w:cs="Arial"/>
                <w:b/>
                <w:iCs/>
              </w:rPr>
            </w:pPr>
          </w:p>
          <w:p w:rsidR="00D93FDF" w:rsidRPr="006411A8" w:rsidRDefault="00BE462A" w:rsidP="002C29E0">
            <w:pPr>
              <w:jc w:val="center"/>
              <w:rPr>
                <w:b/>
              </w:rPr>
            </w:pPr>
            <w:r w:rsidRPr="006411A8">
              <w:rPr>
                <w:rFonts w:cs="Arial"/>
                <w:b/>
                <w:iCs/>
              </w:rPr>
              <w:t xml:space="preserve">Dichiarazioni inerenti l’insussistenza delle cause di esclusione di cui all’art. 80, comma 5, </w:t>
            </w:r>
            <w:proofErr w:type="spellStart"/>
            <w:r w:rsidRPr="006411A8">
              <w:rPr>
                <w:rFonts w:cs="Arial"/>
                <w:b/>
                <w:iCs/>
              </w:rPr>
              <w:t>lett</w:t>
            </w:r>
            <w:proofErr w:type="spellEnd"/>
            <w:r w:rsidRPr="006411A8">
              <w:rPr>
                <w:rFonts w:cs="Arial"/>
                <w:b/>
                <w:iCs/>
              </w:rPr>
              <w:t xml:space="preserve">. </w:t>
            </w:r>
            <w:r w:rsidR="00B374D0" w:rsidRPr="006411A8">
              <w:rPr>
                <w:rFonts w:cs="Arial"/>
                <w:b/>
                <w:iCs/>
              </w:rPr>
              <w:t xml:space="preserve">c, c-bis, c-ter, </w:t>
            </w:r>
            <w:r w:rsidR="00FF380E" w:rsidRPr="006411A8">
              <w:rPr>
                <w:rFonts w:cs="Arial"/>
                <w:b/>
                <w:iCs/>
              </w:rPr>
              <w:t xml:space="preserve">c-quater, </w:t>
            </w:r>
            <w:r w:rsidRPr="006411A8">
              <w:rPr>
                <w:rFonts w:cs="Arial"/>
                <w:b/>
                <w:iCs/>
              </w:rPr>
              <w:t>f-bis</w:t>
            </w:r>
            <w:r w:rsidR="00FF380E" w:rsidRPr="006411A8">
              <w:rPr>
                <w:rFonts w:cs="Arial"/>
                <w:b/>
                <w:iCs/>
              </w:rPr>
              <w:t xml:space="preserve"> e</w:t>
            </w:r>
            <w:r w:rsidRPr="006411A8">
              <w:rPr>
                <w:rFonts w:cs="Arial"/>
                <w:b/>
                <w:iCs/>
              </w:rPr>
              <w:t xml:space="preserve"> f-ter</w:t>
            </w:r>
            <w:r w:rsidR="00FF380E" w:rsidRPr="006411A8">
              <w:rPr>
                <w:rFonts w:cs="Arial"/>
                <w:b/>
                <w:iCs/>
              </w:rPr>
              <w:t xml:space="preserve"> </w:t>
            </w:r>
            <w:r w:rsidRPr="006411A8">
              <w:rPr>
                <w:rFonts w:cs="Arial"/>
                <w:b/>
                <w:iCs/>
              </w:rPr>
              <w:t xml:space="preserve">del </w:t>
            </w:r>
            <w:proofErr w:type="spellStart"/>
            <w:r w:rsidRPr="006411A8">
              <w:rPr>
                <w:rFonts w:cs="Arial"/>
                <w:b/>
                <w:iCs/>
              </w:rPr>
              <w:t>D.lgs</w:t>
            </w:r>
            <w:proofErr w:type="spellEnd"/>
            <w:r w:rsidRPr="006411A8">
              <w:rPr>
                <w:rFonts w:cs="Arial"/>
                <w:b/>
                <w:iCs/>
              </w:rPr>
              <w:t xml:space="preserve"> 50/2016</w:t>
            </w:r>
            <w:r w:rsidR="0096583D" w:rsidRPr="006411A8">
              <w:rPr>
                <w:rFonts w:cs="Arial"/>
                <w:b/>
                <w:iCs/>
              </w:rPr>
              <w:t xml:space="preserve"> e il possesso dei requisiti speciali tecnico-professionali </w:t>
            </w:r>
            <w:r w:rsidR="002C29E0">
              <w:rPr>
                <w:rFonts w:cs="Arial"/>
                <w:b/>
                <w:iCs/>
              </w:rPr>
              <w:t xml:space="preserve"> </w:t>
            </w:r>
          </w:p>
        </w:tc>
      </w:tr>
    </w:tbl>
    <w:p w:rsidR="00A518FD" w:rsidRPr="006411A8" w:rsidRDefault="00A518FD" w:rsidP="003954D9">
      <w:pPr>
        <w:ind w:left="-41"/>
        <w:rPr>
          <w:b/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Il/la sottoscritto/a</w:t>
      </w:r>
      <w:r w:rsidRPr="006411A8">
        <w:rPr>
          <w:sz w:val="16"/>
          <w:szCs w:val="16"/>
        </w:rPr>
        <w:t>_____________________________________________________________________________________</w:t>
      </w:r>
    </w:p>
    <w:p w:rsidR="00BE7924" w:rsidRPr="006411A8" w:rsidRDefault="00BE7924" w:rsidP="00BE7924">
      <w:pPr>
        <w:ind w:left="-41"/>
        <w:jc w:val="center"/>
        <w:rPr>
          <w:sz w:val="12"/>
          <w:szCs w:val="12"/>
        </w:rPr>
      </w:pPr>
      <w:r w:rsidRPr="006411A8">
        <w:rPr>
          <w:sz w:val="12"/>
          <w:szCs w:val="12"/>
        </w:rPr>
        <w:t>(cognome e nome)</w:t>
      </w:r>
    </w:p>
    <w:p w:rsidR="00A556D0" w:rsidRPr="006411A8" w:rsidRDefault="00A556D0" w:rsidP="00BE7924">
      <w:pPr>
        <w:ind w:left="-41"/>
        <w:jc w:val="center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nato a</w:t>
      </w:r>
      <w:r w:rsidRPr="006411A8">
        <w:rPr>
          <w:sz w:val="16"/>
          <w:szCs w:val="16"/>
        </w:rPr>
        <w:t>_____________________________________________ (_______), il _______________________________________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    (</w:t>
      </w:r>
      <w:proofErr w:type="gramStart"/>
      <w:r w:rsidRPr="006411A8">
        <w:rPr>
          <w:sz w:val="12"/>
          <w:szCs w:val="12"/>
        </w:rPr>
        <w:t xml:space="preserve">luogo)   </w:t>
      </w:r>
      <w:proofErr w:type="gramEnd"/>
      <w:r w:rsidRPr="006411A8">
        <w:rPr>
          <w:sz w:val="12"/>
          <w:szCs w:val="12"/>
        </w:rPr>
        <w:t xml:space="preserve">                               (</w:t>
      </w:r>
      <w:proofErr w:type="spellStart"/>
      <w:r w:rsidRPr="006411A8">
        <w:rPr>
          <w:sz w:val="12"/>
          <w:szCs w:val="12"/>
        </w:rPr>
        <w:t>prov</w:t>
      </w:r>
      <w:proofErr w:type="spellEnd"/>
      <w:r w:rsidRPr="006411A8">
        <w:rPr>
          <w:sz w:val="12"/>
          <w:szCs w:val="12"/>
        </w:rPr>
        <w:t>)                                                        (data)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residente a</w:t>
      </w:r>
      <w:r w:rsidRPr="006411A8">
        <w:rPr>
          <w:sz w:val="16"/>
          <w:szCs w:val="16"/>
        </w:rPr>
        <w:t>________________________________ (______), Via_______________________________, n. 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(</w:t>
      </w:r>
      <w:proofErr w:type="gramStart"/>
      <w:r w:rsidRPr="006411A8">
        <w:rPr>
          <w:sz w:val="12"/>
          <w:szCs w:val="12"/>
        </w:rPr>
        <w:t xml:space="preserve">luogo)   </w:t>
      </w:r>
      <w:proofErr w:type="gramEnd"/>
      <w:r w:rsidRPr="006411A8">
        <w:rPr>
          <w:sz w:val="12"/>
          <w:szCs w:val="12"/>
        </w:rPr>
        <w:t xml:space="preserve">                              (</w:t>
      </w:r>
      <w:proofErr w:type="spellStart"/>
      <w:r w:rsidRPr="006411A8">
        <w:rPr>
          <w:sz w:val="12"/>
          <w:szCs w:val="12"/>
        </w:rPr>
        <w:t>prov</w:t>
      </w:r>
      <w:proofErr w:type="spellEnd"/>
      <w:r w:rsidRPr="006411A8">
        <w:rPr>
          <w:sz w:val="12"/>
          <w:szCs w:val="12"/>
        </w:rPr>
        <w:t>)                                                    (indirizzo)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0E6E87" w:rsidRPr="006411A8" w:rsidRDefault="000E6E87" w:rsidP="00BE7924">
      <w:pPr>
        <w:ind w:left="-41"/>
        <w:rPr>
          <w:sz w:val="18"/>
          <w:szCs w:val="18"/>
        </w:rPr>
      </w:pPr>
      <w:r w:rsidRPr="006411A8">
        <w:rPr>
          <w:sz w:val="18"/>
          <w:szCs w:val="18"/>
        </w:rPr>
        <w:t xml:space="preserve">nella sua qualità di </w:t>
      </w:r>
      <w:r w:rsidRPr="006411A8">
        <w:rPr>
          <w:i/>
          <w:sz w:val="16"/>
          <w:szCs w:val="16"/>
        </w:rPr>
        <w:t xml:space="preserve">(se del caso: titolare, legale rappresentante, procuratore) </w:t>
      </w:r>
      <w:r w:rsidRPr="006411A8">
        <w:rPr>
          <w:sz w:val="16"/>
          <w:szCs w:val="16"/>
        </w:rPr>
        <w:t>_____________________________________________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BE7924" w:rsidRPr="006411A8" w:rsidRDefault="00BE7924" w:rsidP="00BE7924">
      <w:pPr>
        <w:ind w:left="-41"/>
        <w:rPr>
          <w:i/>
          <w:sz w:val="16"/>
          <w:szCs w:val="16"/>
        </w:rPr>
      </w:pPr>
      <w:r w:rsidRPr="006411A8">
        <w:rPr>
          <w:sz w:val="18"/>
          <w:szCs w:val="18"/>
        </w:rPr>
        <w:t>dell’</w:t>
      </w:r>
      <w:r w:rsidR="000E6E87" w:rsidRPr="006411A8">
        <w:rPr>
          <w:sz w:val="18"/>
          <w:szCs w:val="18"/>
        </w:rPr>
        <w:t>operatore economico</w:t>
      </w:r>
      <w:r w:rsidRPr="006411A8">
        <w:rPr>
          <w:sz w:val="18"/>
          <w:szCs w:val="18"/>
        </w:rPr>
        <w:t xml:space="preserve"> </w:t>
      </w:r>
      <w:r w:rsidR="000E6E87" w:rsidRPr="006411A8">
        <w:rPr>
          <w:i/>
          <w:sz w:val="16"/>
          <w:szCs w:val="16"/>
        </w:rPr>
        <w:t xml:space="preserve">(impresa individuale, società, consorzio, </w:t>
      </w:r>
      <w:proofErr w:type="spellStart"/>
      <w:r w:rsidR="000E6E87" w:rsidRPr="006411A8">
        <w:rPr>
          <w:i/>
          <w:sz w:val="16"/>
          <w:szCs w:val="16"/>
        </w:rPr>
        <w:t>GEIE</w:t>
      </w:r>
      <w:proofErr w:type="spellEnd"/>
      <w:r w:rsidR="000E6E87" w:rsidRPr="006411A8">
        <w:rPr>
          <w:i/>
          <w:sz w:val="16"/>
          <w:szCs w:val="16"/>
        </w:rPr>
        <w:t xml:space="preserve">, associazione, libero </w:t>
      </w:r>
      <w:proofErr w:type="gramStart"/>
      <w:r w:rsidR="000E6E87" w:rsidRPr="006411A8">
        <w:rPr>
          <w:i/>
          <w:sz w:val="16"/>
          <w:szCs w:val="16"/>
        </w:rPr>
        <w:t>professionista)</w:t>
      </w:r>
      <w:r w:rsidRPr="006411A8">
        <w:rPr>
          <w:i/>
          <w:sz w:val="16"/>
          <w:szCs w:val="16"/>
        </w:rPr>
        <w:t>_</w:t>
      </w:r>
      <w:proofErr w:type="gramEnd"/>
      <w:r w:rsidRPr="006411A8">
        <w:rPr>
          <w:i/>
          <w:sz w:val="16"/>
          <w:szCs w:val="16"/>
        </w:rPr>
        <w:t>_______</w:t>
      </w:r>
      <w:r w:rsidR="000E6E87" w:rsidRPr="006411A8">
        <w:rPr>
          <w:i/>
          <w:sz w:val="16"/>
          <w:szCs w:val="16"/>
        </w:rPr>
        <w:t>__</w:t>
      </w:r>
      <w:r w:rsidRPr="006411A8">
        <w:rPr>
          <w:i/>
          <w:sz w:val="16"/>
          <w:szCs w:val="16"/>
        </w:rPr>
        <w:t>_________</w:t>
      </w:r>
    </w:p>
    <w:p w:rsidR="00A556D0" w:rsidRPr="006411A8" w:rsidRDefault="00A556D0" w:rsidP="00BE7924">
      <w:pPr>
        <w:ind w:left="-41"/>
        <w:rPr>
          <w:sz w:val="18"/>
          <w:szCs w:val="18"/>
        </w:rPr>
      </w:pPr>
    </w:p>
    <w:p w:rsidR="00BE7924" w:rsidRPr="006411A8" w:rsidRDefault="000E6E87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____________________________________________________________________________________________________________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 xml:space="preserve">con sede legale in </w:t>
      </w:r>
      <w:r w:rsidRPr="006411A8">
        <w:rPr>
          <w:sz w:val="16"/>
          <w:szCs w:val="16"/>
        </w:rPr>
        <w:t>_____________________________</w:t>
      </w:r>
      <w:proofErr w:type="gramStart"/>
      <w:r w:rsidRPr="006411A8">
        <w:rPr>
          <w:sz w:val="16"/>
          <w:szCs w:val="16"/>
        </w:rPr>
        <w:t>_  (</w:t>
      </w:r>
      <w:proofErr w:type="gramEnd"/>
      <w:r w:rsidRPr="006411A8">
        <w:rPr>
          <w:sz w:val="16"/>
          <w:szCs w:val="16"/>
        </w:rPr>
        <w:t>_______), Via_______________________________, n. 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(</w:t>
      </w:r>
      <w:proofErr w:type="gramStart"/>
      <w:r w:rsidRPr="006411A8">
        <w:rPr>
          <w:sz w:val="12"/>
          <w:szCs w:val="12"/>
        </w:rPr>
        <w:t xml:space="preserve">luogo)   </w:t>
      </w:r>
      <w:proofErr w:type="gramEnd"/>
      <w:r w:rsidRPr="006411A8">
        <w:rPr>
          <w:sz w:val="12"/>
          <w:szCs w:val="12"/>
        </w:rPr>
        <w:t xml:space="preserve">      </w:t>
      </w:r>
      <w:r w:rsidR="00A556D0" w:rsidRPr="006411A8">
        <w:rPr>
          <w:sz w:val="12"/>
          <w:szCs w:val="12"/>
        </w:rPr>
        <w:t xml:space="preserve"> </w:t>
      </w:r>
      <w:r w:rsidRPr="006411A8">
        <w:rPr>
          <w:sz w:val="12"/>
          <w:szCs w:val="12"/>
        </w:rPr>
        <w:t xml:space="preserve">                     (</w:t>
      </w:r>
      <w:proofErr w:type="spellStart"/>
      <w:r w:rsidRPr="006411A8">
        <w:rPr>
          <w:sz w:val="12"/>
          <w:szCs w:val="12"/>
        </w:rPr>
        <w:t>prov</w:t>
      </w:r>
      <w:proofErr w:type="spellEnd"/>
      <w:r w:rsidRPr="006411A8">
        <w:rPr>
          <w:sz w:val="12"/>
          <w:szCs w:val="12"/>
        </w:rPr>
        <w:t>)                                                    (indirizzo</w:t>
      </w:r>
      <w:r w:rsidR="00A556D0" w:rsidRPr="006411A8">
        <w:rPr>
          <w:sz w:val="12"/>
          <w:szCs w:val="12"/>
        </w:rPr>
        <w:t>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 xml:space="preserve">Codice Fiscale/Partita </w:t>
      </w:r>
      <w:proofErr w:type="spellStart"/>
      <w:r w:rsidRPr="006411A8">
        <w:rPr>
          <w:sz w:val="18"/>
          <w:szCs w:val="18"/>
        </w:rPr>
        <w:t>I.V.A</w:t>
      </w:r>
      <w:proofErr w:type="spellEnd"/>
      <w:r w:rsidRPr="006411A8">
        <w:rPr>
          <w:sz w:val="18"/>
          <w:szCs w:val="18"/>
        </w:rPr>
        <w:t>. n</w:t>
      </w:r>
      <w:r w:rsidRPr="006411A8">
        <w:rPr>
          <w:sz w:val="16"/>
          <w:szCs w:val="16"/>
        </w:rPr>
        <w:t>._____________________________________________________</w:t>
      </w:r>
      <w:r w:rsidR="00D73CB8" w:rsidRPr="006411A8">
        <w:rPr>
          <w:sz w:val="16"/>
          <w:szCs w:val="16"/>
        </w:rPr>
        <w:t>____________</w:t>
      </w:r>
      <w:r w:rsidRPr="006411A8">
        <w:rPr>
          <w:sz w:val="16"/>
          <w:szCs w:val="16"/>
        </w:rPr>
        <w:t>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 xml:space="preserve">Tel. n.___________________ Fax n.____________________, </w:t>
      </w:r>
    </w:p>
    <w:p w:rsidR="00BE7924" w:rsidRPr="006411A8" w:rsidRDefault="00BE7924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e-mail_______________________________________________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Posta elettronica certificata_______________________________________________</w:t>
      </w:r>
    </w:p>
    <w:p w:rsidR="00266192" w:rsidRPr="006411A8" w:rsidRDefault="00266192" w:rsidP="00266192">
      <w:pPr>
        <w:tabs>
          <w:tab w:val="left" w:pos="2160"/>
          <w:tab w:val="left" w:pos="5040"/>
        </w:tabs>
        <w:ind w:left="-41"/>
        <w:rPr>
          <w:sz w:val="18"/>
          <w:szCs w:val="18"/>
        </w:rPr>
      </w:pPr>
    </w:p>
    <w:p w:rsidR="00BE7924" w:rsidRPr="006411A8" w:rsidRDefault="00445737" w:rsidP="00BE7924">
      <w:pPr>
        <w:rPr>
          <w:b/>
          <w:bCs/>
        </w:rPr>
      </w:pPr>
      <w:r w:rsidRPr="006411A8">
        <w:t xml:space="preserve">Al </w:t>
      </w:r>
      <w:r w:rsidR="00FF380E" w:rsidRPr="006411A8">
        <w:t xml:space="preserve">fine di integrare le dichiarazioni contenute nel </w:t>
      </w:r>
      <w:proofErr w:type="spellStart"/>
      <w:r w:rsidR="00FF380E" w:rsidRPr="006411A8">
        <w:t>DGUE</w:t>
      </w:r>
      <w:proofErr w:type="spellEnd"/>
      <w:r w:rsidR="00FF380E" w:rsidRPr="006411A8">
        <w:t xml:space="preserve"> di cui il presente modello costituisce appendice e </w:t>
      </w:r>
      <w:r w:rsidR="00BA47E1" w:rsidRPr="006411A8">
        <w:t>dimostrare la sussistenza dei requisiti di idoneità professionale e l’assenza delle cause di esclusione di cui all’art. 80 D.lgs. 50/2016 in capo all’operatore economico che rappresenta</w:t>
      </w:r>
      <w:r w:rsidR="00BE7924" w:rsidRPr="006411A8">
        <w:t xml:space="preserve">, </w:t>
      </w:r>
      <w:r w:rsidR="00FB1969" w:rsidRPr="006411A8">
        <w:t xml:space="preserve">ai sensi degli artt. 46 e 47 del </w:t>
      </w:r>
      <w:proofErr w:type="spellStart"/>
      <w:r w:rsidR="00FB1969" w:rsidRPr="006411A8">
        <w:lastRenderedPageBreak/>
        <w:t>d.P.R.</w:t>
      </w:r>
      <w:proofErr w:type="spellEnd"/>
      <w:r w:rsidR="00FB1969" w:rsidRPr="006411A8">
        <w:t xml:space="preserve"> 445/2000 e </w:t>
      </w:r>
      <w:r w:rsidR="00BE7924" w:rsidRPr="006411A8">
        <w:t xml:space="preserve">consapevole delle sanzioni penali previste dall’art. 76 del </w:t>
      </w:r>
      <w:proofErr w:type="spellStart"/>
      <w:r w:rsidR="00FB1969" w:rsidRPr="006411A8">
        <w:t>d</w:t>
      </w:r>
      <w:r w:rsidR="00BE7924" w:rsidRPr="006411A8">
        <w:t>.P.R.</w:t>
      </w:r>
      <w:proofErr w:type="spellEnd"/>
      <w:r w:rsidR="00BE7924" w:rsidRPr="006411A8">
        <w:t xml:space="preserve"> 445/2000, per le ipotesi di formazione di atti e dichiarazioni mendaci ivi indicate, </w:t>
      </w:r>
      <w:r w:rsidR="00BE462A" w:rsidRPr="006411A8">
        <w:t xml:space="preserve">oltre quanto già dichiarato nel </w:t>
      </w:r>
      <w:proofErr w:type="spellStart"/>
      <w:r w:rsidR="00BE462A" w:rsidRPr="006411A8">
        <w:t>DGUE</w:t>
      </w:r>
      <w:proofErr w:type="spellEnd"/>
      <w:r w:rsidR="00BE462A" w:rsidRPr="006411A8">
        <w:t xml:space="preserve">, </w:t>
      </w:r>
      <w:r w:rsidR="00BE7924" w:rsidRPr="006411A8">
        <w:rPr>
          <w:b/>
          <w:bCs/>
        </w:rPr>
        <w:t xml:space="preserve">sotto la propria responsabilità </w:t>
      </w:r>
      <w:r w:rsidR="00BE462A" w:rsidRPr="006411A8">
        <w:rPr>
          <w:b/>
          <w:bCs/>
        </w:rPr>
        <w:t>altresì</w:t>
      </w:r>
    </w:p>
    <w:p w:rsidR="00BE7924" w:rsidRPr="006411A8" w:rsidRDefault="00BE7924" w:rsidP="002C29E0">
      <w:pPr>
        <w:jc w:val="center"/>
        <w:rPr>
          <w:b/>
          <w:bCs/>
        </w:rPr>
      </w:pPr>
      <w:r w:rsidRPr="006411A8">
        <w:rPr>
          <w:b/>
          <w:bCs/>
        </w:rPr>
        <w:t>DICHIARA</w:t>
      </w:r>
    </w:p>
    <w:p w:rsidR="00BE7924" w:rsidRPr="006411A8" w:rsidRDefault="00BE7924" w:rsidP="00BE7924">
      <w:pPr>
        <w:autoSpaceDE w:val="0"/>
        <w:autoSpaceDN w:val="0"/>
        <w:adjustRightInd w:val="0"/>
      </w:pPr>
      <w:r w:rsidRPr="006411A8">
        <w:t xml:space="preserve">che </w:t>
      </w:r>
      <w:r w:rsidR="00FB1969" w:rsidRPr="006411A8">
        <w:t>l’operatore economico sopra individuato</w:t>
      </w:r>
      <w:r w:rsidR="00BE462A" w:rsidRPr="006411A8">
        <w:t xml:space="preserve"> non incorre nelle cause di esclusione di cui all’art. 80, comma 5, </w:t>
      </w:r>
      <w:proofErr w:type="spellStart"/>
      <w:r w:rsidR="00BE462A" w:rsidRPr="006411A8">
        <w:t>lett</w:t>
      </w:r>
      <w:proofErr w:type="spellEnd"/>
      <w:r w:rsidR="00BE462A" w:rsidRPr="006411A8">
        <w:t xml:space="preserve">. </w:t>
      </w:r>
      <w:r w:rsidR="00B374D0" w:rsidRPr="006411A8">
        <w:t xml:space="preserve">c, c-bis, c-ter, </w:t>
      </w:r>
      <w:r w:rsidR="004E1488" w:rsidRPr="006411A8">
        <w:t xml:space="preserve">c-quater, </w:t>
      </w:r>
      <w:r w:rsidR="00BE462A" w:rsidRPr="006411A8">
        <w:t>f-bis</w:t>
      </w:r>
      <w:r w:rsidR="004E1488" w:rsidRPr="006411A8">
        <w:t xml:space="preserve"> e</w:t>
      </w:r>
      <w:r w:rsidR="00BE462A" w:rsidRPr="006411A8">
        <w:t xml:space="preserve"> f-ter</w:t>
      </w:r>
      <w:r w:rsidR="00FF380E" w:rsidRPr="006411A8">
        <w:t xml:space="preserve"> </w:t>
      </w:r>
      <w:r w:rsidR="00BE462A" w:rsidRPr="006411A8">
        <w:t xml:space="preserve">del </w:t>
      </w:r>
      <w:proofErr w:type="spellStart"/>
      <w:r w:rsidR="00BE462A" w:rsidRPr="006411A8">
        <w:t>D.lgs</w:t>
      </w:r>
      <w:proofErr w:type="spellEnd"/>
      <w:r w:rsidR="00BE462A" w:rsidRPr="006411A8">
        <w:t xml:space="preserve"> 50/2016, ossia</w:t>
      </w:r>
      <w:r w:rsidRPr="006411A8">
        <w:t>:</w:t>
      </w:r>
    </w:p>
    <w:p w:rsidR="0096583D" w:rsidRPr="006411A8" w:rsidRDefault="0096583D" w:rsidP="00BE7924">
      <w:pPr>
        <w:autoSpaceDE w:val="0"/>
        <w:autoSpaceDN w:val="0"/>
        <w:adjustRightInd w:val="0"/>
      </w:pP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>. c): non si è reso colpevole di gravi illeciti professionali, tali da rendere dubbia la sua integrità o affidabilità;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>. c-bis): non ha tentato di influenzare indebitamente il processo decisionale della stazione appaltante o di ottenere informazioni riservate a fini di proprio vantaggio oppure abbia fornito, anche per negligenza, informazioni false o fuorvianti suscettibili di influenzare le decisioni sull'esclusione, la selezione o l'aggiudicazione, ovvero abbia omesso le informazioni dovute ai fini del corretto svolgimento della procedura di selezione;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 xml:space="preserve">. c-ter): non ha commesso significative o persistenti carenze nell'esecuzione di un precedente contratto di appalto o di concessione che ne hanno causato la risoluzione per inadempimento ovvero la condanna al risarcimento del danno o altre sanzioni comparabili </w:t>
      </w:r>
      <w:r w:rsidRPr="006411A8">
        <w:rPr>
          <w:i/>
          <w:sz w:val="16"/>
          <w:szCs w:val="16"/>
        </w:rPr>
        <w:t>(su tali circostanze la stazione appaltante motiva anche con riferimento al tempo trascorso dalla violazione e alla gravità della stessa)</w:t>
      </w:r>
    </w:p>
    <w:p w:rsidR="00FF380E" w:rsidRPr="006411A8" w:rsidRDefault="00FF380E" w:rsidP="00FF380E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 xml:space="preserve">(art. 80 comma 5, </w:t>
      </w:r>
      <w:proofErr w:type="spellStart"/>
      <w:r w:rsidRPr="006411A8">
        <w:t>lett</w:t>
      </w:r>
      <w:proofErr w:type="spellEnd"/>
      <w:r w:rsidRPr="006411A8">
        <w:t>. c-quater): non ha commesso grave inadempimento nei confronti di uno o più subappaltatori, riconosciuto o accertato con sentenza passata in giudicato;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</w:t>
      </w:r>
      <w:proofErr w:type="spellStart"/>
      <w:r w:rsidR="00B374D0" w:rsidRPr="006411A8">
        <w:t>lett</w:t>
      </w:r>
      <w:proofErr w:type="spellEnd"/>
      <w:r w:rsidR="00B374D0" w:rsidRPr="006411A8">
        <w:t>.</w:t>
      </w:r>
      <w:r w:rsidRPr="006411A8">
        <w:t xml:space="preserve"> f-bis): </w:t>
      </w:r>
      <w:r w:rsidR="00C11E67" w:rsidRPr="006411A8">
        <w:t xml:space="preserve">non ha </w:t>
      </w:r>
      <w:r w:rsidRPr="006411A8">
        <w:t>present</w:t>
      </w:r>
      <w:r w:rsidR="00C11E67" w:rsidRPr="006411A8">
        <w:t>ato</w:t>
      </w:r>
      <w:r w:rsidRPr="006411A8">
        <w:t xml:space="preserve"> nella procedura di gara in corso e negli affidamenti di subappalti documentazione o dichiarazioni non veritiere;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</w:t>
      </w:r>
      <w:proofErr w:type="spellStart"/>
      <w:r w:rsidR="00B374D0" w:rsidRPr="006411A8">
        <w:t>lett</w:t>
      </w:r>
      <w:proofErr w:type="spellEnd"/>
      <w:r w:rsidR="00B374D0" w:rsidRPr="006411A8">
        <w:t>.</w:t>
      </w:r>
      <w:r w:rsidRPr="006411A8">
        <w:t xml:space="preserve"> f-ter): non risulta iscritto nel casellario informatico tenuto dall’Osservatorio dell’ANAC per aver presentato false dichiarazioni o falsa documentazione nelle procedure di gara e negli affidamenti di subappalti </w:t>
      </w:r>
      <w:r w:rsidRPr="006411A8">
        <w:rPr>
          <w:i/>
          <w:sz w:val="16"/>
          <w:szCs w:val="16"/>
        </w:rPr>
        <w:t>(Il motivo di esclusione perdura fino a quando opera l’iscrizione nel casellario informatico)</w:t>
      </w:r>
      <w:r w:rsidR="00B374D0" w:rsidRPr="006411A8">
        <w:rPr>
          <w:i/>
          <w:sz w:val="16"/>
          <w:szCs w:val="16"/>
        </w:rPr>
        <w:t>.</w:t>
      </w:r>
    </w:p>
    <w:p w:rsidR="00242D4F" w:rsidRPr="006411A8" w:rsidRDefault="00242D4F" w:rsidP="00242D4F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rPr>
          <w:i/>
          <w:color w:val="404040" w:themeColor="text1" w:themeTint="BF"/>
          <w:sz w:val="18"/>
          <w:szCs w:val="18"/>
        </w:rPr>
        <w:t xml:space="preserve">Dichiarazione eventuale: in caso di condotte penalmente sanzionate compiute dai soggetti di cui all’art. 80 comma 3 del </w:t>
      </w:r>
      <w:proofErr w:type="spellStart"/>
      <w:r w:rsidRPr="006411A8">
        <w:rPr>
          <w:i/>
          <w:color w:val="404040" w:themeColor="text1" w:themeTint="BF"/>
          <w:sz w:val="18"/>
          <w:szCs w:val="18"/>
        </w:rPr>
        <w:t>D.lgs</w:t>
      </w:r>
      <w:proofErr w:type="spellEnd"/>
      <w:r w:rsidRPr="006411A8">
        <w:rPr>
          <w:i/>
          <w:color w:val="404040" w:themeColor="text1" w:themeTint="BF"/>
          <w:sz w:val="18"/>
          <w:szCs w:val="18"/>
        </w:rPr>
        <w:t xml:space="preserve"> 50/2016 legati all’impresa e cessati dalla carica nell’anno antecedente l’avvio della  presente procedura, dichiarare che vi è stata completa ed effettiva dissociazione dell’impresa da dette condotte (specificare il soggetto cessato la cui condotta è stata penalmente sanzionata, la data di cessazione del soggetto e indicare i metodi/atti per concretizzare/esternare la dissociazione):   </w:t>
      </w:r>
    </w:p>
    <w:p w:rsidR="00FA73B0" w:rsidRDefault="00FA73B0" w:rsidP="00A556D0">
      <w:pPr>
        <w:suppressAutoHyphens w:val="0"/>
        <w:spacing w:after="120"/>
        <w:ind w:left="360"/>
      </w:pPr>
      <w:r>
        <w:t>I</w:t>
      </w:r>
      <w:r w:rsidR="00BE462A">
        <w:t xml:space="preserve">l dichiarante si assume la responsabilità della veridicità delle informazioni rese </w:t>
      </w:r>
      <w:r>
        <w:t xml:space="preserve">con il presente modello e con il </w:t>
      </w:r>
      <w:proofErr w:type="spellStart"/>
      <w:r>
        <w:t>DGUE</w:t>
      </w:r>
      <w:proofErr w:type="spellEnd"/>
      <w:r>
        <w:t xml:space="preserve"> di cui costituisce appendice </w:t>
      </w:r>
      <w:r w:rsidR="00BE462A">
        <w:t>e attesta di essere in grado di produrre - su richiesta e senza indugio – i certificati e le altre prove documentali pertinenti</w:t>
      </w:r>
      <w:r>
        <w:t xml:space="preserve"> e di sua spettanza</w:t>
      </w:r>
      <w:r w:rsidR="00BE462A">
        <w:t xml:space="preserve">, fatta salva la possibilità per la stazione appaltante di acquisire direttamente la documentazione complementare </w:t>
      </w: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DB55F8" w:rsidRDefault="00DB55F8" w:rsidP="00A556D0">
            <w:pPr>
              <w:spacing w:after="120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A556D0" w:rsidRPr="00CE1297" w:rsidRDefault="00A556D0" w:rsidP="00A556D0">
            <w:pPr>
              <w:spacing w:after="120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A556D0">
            <w:pPr>
              <w:spacing w:after="120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dichiarante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AF0456">
            <w:pPr>
              <w:spacing w:before="0"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FF380E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  <w:p w:rsidR="00A556D0" w:rsidRPr="00A556D0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8"/>
                <w:szCs w:val="8"/>
              </w:rPr>
            </w:pPr>
            <w:r w:rsidRPr="00AF0456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:rsidR="00E14698" w:rsidRDefault="00E14698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</w:rPr>
      </w:pPr>
    </w:p>
    <w:p w:rsidR="00F24BCB" w:rsidRDefault="00F24BCB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  <w:lang w:val="it-IT"/>
        </w:rPr>
      </w:pPr>
      <w:bookmarkStart w:id="0" w:name="_GoBack"/>
      <w:bookmarkEnd w:id="0"/>
      <w:r>
        <w:rPr>
          <w:sz w:val="18"/>
          <w:szCs w:val="18"/>
        </w:rPr>
        <w:t>INFORMATIVA TRATTAMENTO DATI:</w:t>
      </w:r>
      <w:r w:rsidR="00A556D0">
        <w:rPr>
          <w:sz w:val="18"/>
          <w:szCs w:val="18"/>
          <w:lang w:val="it-IT"/>
        </w:rPr>
        <w:t xml:space="preserve"> </w:t>
      </w:r>
      <w:r w:rsidRPr="0076103B">
        <w:rPr>
          <w:sz w:val="18"/>
          <w:szCs w:val="18"/>
        </w:rPr>
        <w:t>S</w:t>
      </w:r>
      <w:r w:rsidR="00FA73B0">
        <w:rPr>
          <w:sz w:val="18"/>
          <w:szCs w:val="18"/>
        </w:rPr>
        <w:t>i prende atto che, ai sensi del</w:t>
      </w:r>
      <w:r w:rsidR="00FA73B0">
        <w:rPr>
          <w:sz w:val="18"/>
          <w:szCs w:val="18"/>
          <w:lang w:val="it-IT"/>
        </w:rPr>
        <w:t>la vigente normativa sulla privacy</w:t>
      </w:r>
      <w:r w:rsidRPr="0076103B">
        <w:rPr>
          <w:sz w:val="18"/>
          <w:szCs w:val="18"/>
        </w:rPr>
        <w:t>, i dati saranno trattati</w:t>
      </w:r>
      <w:r>
        <w:rPr>
          <w:sz w:val="18"/>
          <w:szCs w:val="18"/>
        </w:rPr>
        <w:t>, anche con strumenti informatici,</w:t>
      </w:r>
      <w:r w:rsidRPr="0076103B">
        <w:rPr>
          <w:sz w:val="18"/>
          <w:szCs w:val="18"/>
        </w:rPr>
        <w:t xml:space="preserve"> </w:t>
      </w:r>
      <w:r>
        <w:rPr>
          <w:sz w:val="18"/>
          <w:szCs w:val="18"/>
        </w:rPr>
        <w:t>esclusivamente nell’ambito del procedimento per il quale la presente dichiarazione viene resa</w:t>
      </w:r>
      <w:r w:rsidRPr="0076103B">
        <w:rPr>
          <w:sz w:val="18"/>
          <w:szCs w:val="18"/>
        </w:rPr>
        <w:t>.</w:t>
      </w: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E14698">
        <w:tc>
          <w:tcPr>
            <w:tcW w:w="4677" w:type="dxa"/>
          </w:tcPr>
          <w:p w:rsidR="00FF380E" w:rsidRPr="00CE1297" w:rsidRDefault="00DB55F8" w:rsidP="00E14698">
            <w:pPr>
              <w:spacing w:afterLines="60" w:after="144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</w:tc>
        <w:tc>
          <w:tcPr>
            <w:tcW w:w="4889" w:type="dxa"/>
          </w:tcPr>
          <w:p w:rsidR="00DB55F8" w:rsidRPr="00CE1297" w:rsidRDefault="00DB55F8" w:rsidP="006B0311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dichiarante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E14698">
        <w:trPr>
          <w:trHeight w:val="436"/>
        </w:trPr>
        <w:tc>
          <w:tcPr>
            <w:tcW w:w="4677" w:type="dxa"/>
          </w:tcPr>
          <w:p w:rsidR="00DB55F8" w:rsidRPr="00CE1297" w:rsidRDefault="00DB55F8" w:rsidP="006B0311">
            <w:pPr>
              <w:spacing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............................................, ....................</w:t>
            </w:r>
          </w:p>
        </w:tc>
        <w:tc>
          <w:tcPr>
            <w:tcW w:w="4889" w:type="dxa"/>
          </w:tcPr>
          <w:p w:rsidR="00DB55F8" w:rsidRPr="00CE1297" w:rsidRDefault="00DB55F8" w:rsidP="00FF380E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</w:tc>
      </w:tr>
    </w:tbl>
    <w:p w:rsidR="00D6334F" w:rsidRDefault="00D6334F" w:rsidP="00E14698"/>
    <w:sectPr w:rsidR="00D6334F" w:rsidSect="00E14698">
      <w:footerReference w:type="default" r:id="rId8"/>
      <w:headerReference w:type="first" r:id="rId9"/>
      <w:footnotePr>
        <w:pos w:val="beneathText"/>
      </w:footnotePr>
      <w:pgSz w:w="11905" w:h="16837" w:code="9"/>
      <w:pgMar w:top="2126" w:right="992" w:bottom="2098" w:left="1276" w:header="425" w:footer="108" w:gutter="0"/>
      <w:pgBorders w:offsetFrom="page">
        <w:top w:val="none" w:sz="0" w:space="2" w:color="140000" w:frame="1"/>
        <w:left w:val="none" w:sz="0" w:space="2" w:color="FFFF00"/>
        <w:bottom w:val="none" w:sz="0" w:space="26" w:color="140000"/>
        <w:right w:val="none" w:sz="20" w:space="7" w:color="0000F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4F5" w:rsidRDefault="002564F5">
      <w:r>
        <w:separator/>
      </w:r>
    </w:p>
  </w:endnote>
  <w:endnote w:type="continuationSeparator" w:id="0">
    <w:p w:rsidR="002564F5" w:rsidRDefault="0025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1C1" w:rsidRDefault="00FA73B0" w:rsidP="003954D9">
    <w:pPr>
      <w:pStyle w:val="Pidipagina"/>
      <w:pBdr>
        <w:top w:val="single" w:sz="2" w:space="1" w:color="999999"/>
      </w:pBdr>
      <w:tabs>
        <w:tab w:val="right" w:pos="9072"/>
      </w:tabs>
      <w:jc w:val="left"/>
      <w:rPr>
        <w:bCs/>
        <w:i/>
        <w:sz w:val="16"/>
        <w:szCs w:val="16"/>
        <w:lang w:val="it-IT"/>
      </w:rPr>
    </w:pPr>
    <w:r>
      <w:rPr>
        <w:rStyle w:val="Numeropagina"/>
        <w:rFonts w:cs="Arial"/>
        <w:i/>
        <w:sz w:val="16"/>
        <w:szCs w:val="16"/>
        <w:lang w:val="it-IT"/>
      </w:rPr>
      <w:t>A</w:t>
    </w:r>
    <w:r w:rsidR="00D96BE3">
      <w:rPr>
        <w:rStyle w:val="Numeropagina"/>
        <w:rFonts w:cs="Arial"/>
        <w:i/>
        <w:sz w:val="16"/>
        <w:szCs w:val="16"/>
        <w:lang w:val="it-IT"/>
      </w:rPr>
      <w:t xml:space="preserve">ppendice al </w:t>
    </w:r>
    <w:proofErr w:type="spellStart"/>
    <w:r w:rsidR="00D96BE3">
      <w:rPr>
        <w:rStyle w:val="Numeropagina"/>
        <w:rFonts w:cs="Arial"/>
        <w:i/>
        <w:sz w:val="16"/>
        <w:szCs w:val="16"/>
        <w:lang w:val="it-IT"/>
      </w:rPr>
      <w:t>DGUE</w:t>
    </w:r>
    <w:proofErr w:type="spellEnd"/>
    <w:r w:rsidR="004C61C1">
      <w:rPr>
        <w:bCs/>
        <w:i/>
        <w:sz w:val="16"/>
        <w:szCs w:val="16"/>
        <w:lang w:val="it-IT"/>
      </w:rPr>
      <w:t xml:space="preserve"> </w:t>
    </w:r>
  </w:p>
  <w:p w:rsidR="004C61C1" w:rsidRPr="005A727B" w:rsidRDefault="004C61C1" w:rsidP="003E4622">
    <w:pPr>
      <w:pStyle w:val="Pidipagina"/>
      <w:pBdr>
        <w:top w:val="single" w:sz="2" w:space="1" w:color="999999"/>
      </w:pBdr>
      <w:tabs>
        <w:tab w:val="right" w:pos="9072"/>
      </w:tabs>
      <w:rPr>
        <w:rStyle w:val="Numeropagina"/>
        <w:rFonts w:cs="Arial"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E14698">
      <w:rPr>
        <w:rStyle w:val="Numeropagina"/>
        <w:rFonts w:cs="Arial"/>
        <w:noProof/>
        <w:sz w:val="16"/>
        <w:szCs w:val="16"/>
      </w:rPr>
      <w:t>2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E14698">
      <w:rPr>
        <w:rStyle w:val="Numeropagina"/>
        <w:rFonts w:cs="Arial"/>
        <w:noProof/>
        <w:sz w:val="16"/>
        <w:szCs w:val="16"/>
      </w:rPr>
      <w:t>2</w:t>
    </w:r>
    <w:r w:rsidRPr="005A727B">
      <w:rPr>
        <w:rStyle w:val="Numeropagina"/>
        <w:rFonts w:cs="Arial"/>
        <w:sz w:val="16"/>
        <w:szCs w:val="16"/>
      </w:rPr>
      <w:fldChar w:fldCharType="end"/>
    </w:r>
  </w:p>
  <w:p w:rsidR="004C61C1" w:rsidRDefault="004C61C1" w:rsidP="003954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4F5" w:rsidRDefault="002564F5">
      <w:r>
        <w:separator/>
      </w:r>
    </w:p>
  </w:footnote>
  <w:footnote w:type="continuationSeparator" w:id="0">
    <w:p w:rsidR="002564F5" w:rsidRDefault="00256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92" w:type="dxa"/>
      <w:tblLayout w:type="fixed"/>
      <w:tblLook w:val="0000" w:firstRow="0" w:lastRow="0" w:firstColumn="0" w:lastColumn="0" w:noHBand="0" w:noVBand="0"/>
    </w:tblPr>
    <w:tblGrid>
      <w:gridCol w:w="2835"/>
      <w:gridCol w:w="3685"/>
      <w:gridCol w:w="2410"/>
    </w:tblGrid>
    <w:tr w:rsidR="004C61C1">
      <w:trPr>
        <w:trHeight w:val="993"/>
      </w:trPr>
      <w:tc>
        <w:tcPr>
          <w:tcW w:w="2835" w:type="dxa"/>
          <w:vAlign w:val="center"/>
        </w:tcPr>
        <w:p w:rsidR="004C61C1" w:rsidRDefault="004C61C1">
          <w:pPr>
            <w:snapToGrid w:val="0"/>
            <w:spacing w:before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noProof/>
              <w:szCs w:val="16"/>
              <w:lang w:eastAsia="it-IT"/>
            </w:rPr>
            <w:drawing>
              <wp:inline distT="0" distB="0" distL="0" distR="0">
                <wp:extent cx="512445" cy="362585"/>
                <wp:effectExtent l="0" t="0" r="190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244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sz w:val="14"/>
              <w:szCs w:val="14"/>
            </w:rPr>
            <w:t>POR SARDEGNA 2000-2006</w:t>
          </w:r>
          <w:r>
            <w:rPr>
              <w:rFonts w:ascii="Futura Std Book" w:hAnsi="Futura Std Book"/>
              <w:sz w:val="14"/>
              <w:szCs w:val="14"/>
            </w:rPr>
            <w:br/>
            <w:t xml:space="preserve">Misura 6.3. “Società per l’Informazione” </w:t>
          </w:r>
        </w:p>
        <w:p w:rsidR="004C61C1" w:rsidRDefault="004C61C1">
          <w:pPr>
            <w:spacing w:before="0" w:after="0"/>
            <w:jc w:val="center"/>
          </w:pPr>
          <w:r>
            <w:t xml:space="preserve"> </w:t>
          </w:r>
          <w:r>
            <w:tab/>
            <w:t>Servizio Trasparenza e Comunicazione</w:t>
          </w:r>
        </w:p>
      </w:tc>
      <w:tc>
        <w:tcPr>
          <w:tcW w:w="3685" w:type="dxa"/>
          <w:vAlign w:val="center"/>
        </w:tcPr>
        <w:p w:rsidR="004C61C1" w:rsidRDefault="004C61C1">
          <w:pPr>
            <w:snapToGrid w:val="0"/>
            <w:spacing w:before="0"/>
            <w:ind w:left="-4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noProof/>
              <w:lang w:eastAsia="it-IT"/>
            </w:rPr>
            <w:drawing>
              <wp:inline distT="0" distB="0" distL="0" distR="0">
                <wp:extent cx="464820" cy="30734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sz w:val="14"/>
              <w:szCs w:val="14"/>
            </w:rPr>
            <w:t>REGIONE AUTONOMA DELLA SARDEGNA</w:t>
          </w:r>
        </w:p>
        <w:p w:rsidR="004C61C1" w:rsidRDefault="004C61C1">
          <w:pPr>
            <w:spacing w:before="0" w:after="0"/>
            <w:ind w:left="-4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noProof/>
              <w:sz w:val="14"/>
              <w:szCs w:val="14"/>
            </w:rPr>
            <w:t xml:space="preserve">Assessorato della </w:t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Pubblica istruzione, beni culturali, informazione, spettacolo e sport</w:t>
          </w:r>
          <w:r>
            <w:rPr>
              <w:rFonts w:ascii="Futura Std Book" w:hAnsi="Futura Std Book"/>
              <w:noProof/>
              <w:sz w:val="14"/>
              <w:szCs w:val="14"/>
            </w:rPr>
            <w:br/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Servizio beni librari</w:t>
          </w:r>
        </w:p>
      </w:tc>
      <w:tc>
        <w:tcPr>
          <w:tcW w:w="2410" w:type="dxa"/>
          <w:vAlign w:val="center"/>
        </w:tcPr>
        <w:p w:rsidR="004C61C1" w:rsidRDefault="004C61C1">
          <w:pPr>
            <w:snapToGrid w:val="0"/>
            <w:spacing w:before="0" w:after="0"/>
            <w:jc w:val="center"/>
          </w:pPr>
          <w:r>
            <w:rPr>
              <w:b/>
              <w:noProof/>
              <w:sz w:val="22"/>
              <w:szCs w:val="22"/>
              <w:lang w:eastAsia="it-IT"/>
            </w:rPr>
            <w:drawing>
              <wp:inline distT="0" distB="0" distL="0" distR="0">
                <wp:extent cx="1324610" cy="267970"/>
                <wp:effectExtent l="0" t="0" r="889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461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61C1" w:rsidRDefault="004C61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EFAE9EE8"/>
    <w:lvl w:ilvl="0">
      <w:start w:val="1"/>
      <w:numFmt w:val="bullet"/>
      <w:pStyle w:val="Lista1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804416"/>
    <w:lvl w:ilvl="0">
      <w:start w:val="1"/>
      <w:numFmt w:val="bullet"/>
      <w:pStyle w:val="Puntoelenco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FF0D5C0"/>
    <w:lvl w:ilvl="0">
      <w:start w:val="1"/>
      <w:numFmt w:val="bullet"/>
      <w:pStyle w:val="StileReqCorsiv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1D510F"/>
    <w:multiLevelType w:val="singleLevel"/>
    <w:tmpl w:val="2C68D9F2"/>
    <w:name w:val="WW8Num3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  <w:sz w:val="16"/>
      </w:rPr>
    </w:lvl>
  </w:abstractNum>
  <w:abstractNum w:abstractNumId="4" w15:restartNumberingAfterBreak="0">
    <w:nsid w:val="034766C8"/>
    <w:multiLevelType w:val="hybridMultilevel"/>
    <w:tmpl w:val="B3B23C80"/>
    <w:name w:val="WW8Num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4F67D4"/>
    <w:multiLevelType w:val="hybridMultilevel"/>
    <w:tmpl w:val="1FAAFF78"/>
    <w:name w:val="WW8Num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D5726"/>
    <w:multiLevelType w:val="hybridMultilevel"/>
    <w:tmpl w:val="16DEC082"/>
    <w:name w:val="WW8Num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654016"/>
    <w:multiLevelType w:val="hybridMultilevel"/>
    <w:tmpl w:val="8A182154"/>
    <w:name w:val="WW8Num7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3209D"/>
    <w:multiLevelType w:val="hybridMultilevel"/>
    <w:tmpl w:val="C5D06CF8"/>
    <w:name w:val="WW8Num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099244EA"/>
    <w:multiLevelType w:val="hybridMultilevel"/>
    <w:tmpl w:val="EF94A3DA"/>
    <w:lvl w:ilvl="0" w:tplc="39F26A3C">
      <w:start w:val="1"/>
      <w:numFmt w:val="bullet"/>
      <w:lvlText w:val=""/>
      <w:lvlJc w:val="left"/>
      <w:pPr>
        <w:ind w:left="67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 w15:restartNumberingAfterBreak="0">
    <w:nsid w:val="0AEE0343"/>
    <w:multiLevelType w:val="hybridMultilevel"/>
    <w:tmpl w:val="61A44DF2"/>
    <w:name w:val="WW8Num9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0B4D43B0"/>
    <w:multiLevelType w:val="hybridMultilevel"/>
    <w:tmpl w:val="083C4C94"/>
    <w:name w:val="WW8Num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121E35"/>
    <w:multiLevelType w:val="hybridMultilevel"/>
    <w:tmpl w:val="1362EEAE"/>
    <w:name w:val="WW8Num11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12FB4FA8"/>
    <w:multiLevelType w:val="hybridMultilevel"/>
    <w:tmpl w:val="A8904C9E"/>
    <w:lvl w:ilvl="0" w:tplc="C1F0CE94">
      <w:start w:val="1"/>
      <w:numFmt w:val="bullet"/>
      <w:lvlText w:val=""/>
      <w:lvlJc w:val="left"/>
      <w:pPr>
        <w:tabs>
          <w:tab w:val="num" w:pos="786"/>
        </w:tabs>
        <w:ind w:left="786" w:hanging="360"/>
      </w:pPr>
      <w:rPr>
        <w:rFonts w:ascii="Webdings" w:hAnsi="Webdings" w:hint="default"/>
        <w:sz w:val="22"/>
        <w:szCs w:val="22"/>
      </w:rPr>
    </w:lvl>
    <w:lvl w:ilvl="1" w:tplc="579ED41A">
      <w:numFmt w:val="bullet"/>
      <w:lvlText w:val="-"/>
      <w:lvlJc w:val="left"/>
      <w:pPr>
        <w:tabs>
          <w:tab w:val="num" w:pos="1485"/>
        </w:tabs>
        <w:ind w:left="1542" w:hanging="397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4" w15:restartNumberingAfterBreak="0">
    <w:nsid w:val="13526987"/>
    <w:multiLevelType w:val="hybridMultilevel"/>
    <w:tmpl w:val="62ACCED0"/>
    <w:name w:val="WW8Num1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15800F76"/>
    <w:multiLevelType w:val="singleLevel"/>
    <w:tmpl w:val="F28A2C94"/>
    <w:name w:val="WW8Num13"/>
    <w:lvl w:ilvl="0">
      <w:start w:val="1"/>
      <w:numFmt w:val="decimal"/>
      <w:pStyle w:val="Req"/>
      <w:lvlText w:val="{R.%1}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</w:rPr>
    </w:lvl>
  </w:abstractNum>
  <w:abstractNum w:abstractNumId="16" w15:restartNumberingAfterBreak="0">
    <w:nsid w:val="17A37380"/>
    <w:multiLevelType w:val="hybridMultilevel"/>
    <w:tmpl w:val="7DD6DA48"/>
    <w:lvl w:ilvl="0" w:tplc="1E9A4AB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7B52A7C"/>
    <w:multiLevelType w:val="hybridMultilevel"/>
    <w:tmpl w:val="C2DC2F16"/>
    <w:lvl w:ilvl="0" w:tplc="A530D032">
      <w:numFmt w:val="bullet"/>
      <w:lvlText w:val=""/>
      <w:lvlJc w:val="left"/>
      <w:pPr>
        <w:tabs>
          <w:tab w:val="num" w:pos="365"/>
        </w:tabs>
        <w:ind w:left="365" w:hanging="405"/>
      </w:pPr>
      <w:rPr>
        <w:rFonts w:ascii="Wingdings" w:eastAsia="Times New Roman" w:hAnsi="Wingdings" w:hint="default"/>
        <w:i w:val="0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18" w15:restartNumberingAfterBreak="0">
    <w:nsid w:val="1C2D2C55"/>
    <w:multiLevelType w:val="hybridMultilevel"/>
    <w:tmpl w:val="C49E94BA"/>
    <w:name w:val="WW8Num1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56049"/>
    <w:multiLevelType w:val="hybridMultilevel"/>
    <w:tmpl w:val="D4EAD394"/>
    <w:name w:val="WW8Num1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179DF"/>
    <w:multiLevelType w:val="hybridMultilevel"/>
    <w:tmpl w:val="576AD25A"/>
    <w:name w:val="WW8Num1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22D73E94"/>
    <w:multiLevelType w:val="hybridMultilevel"/>
    <w:tmpl w:val="95A463B6"/>
    <w:name w:val="WW8Num17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2D91484"/>
    <w:multiLevelType w:val="multilevel"/>
    <w:tmpl w:val="EFA08C1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pStyle w:val="Titolo2"/>
      <w:lvlText w:val="%1.%2)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D5303C4"/>
    <w:multiLevelType w:val="hybridMultilevel"/>
    <w:tmpl w:val="C1E863A6"/>
    <w:lvl w:ilvl="0" w:tplc="7834FEB2">
      <w:numFmt w:val="bullet"/>
      <w:pStyle w:val="Elencopunti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577E13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A373E1"/>
    <w:multiLevelType w:val="hybridMultilevel"/>
    <w:tmpl w:val="8FE4A3FA"/>
    <w:name w:val="WW8Num1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2F254B76"/>
    <w:multiLevelType w:val="hybridMultilevel"/>
    <w:tmpl w:val="5784D00C"/>
    <w:name w:val="WW8Num5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37C83"/>
    <w:multiLevelType w:val="hybridMultilevel"/>
    <w:tmpl w:val="1BC23632"/>
    <w:lvl w:ilvl="0" w:tplc="BD46AAB6">
      <w:start w:val="1"/>
      <w:numFmt w:val="bullet"/>
      <w:pStyle w:val="elencopuntato"/>
      <w:lvlText w:val="&gt;"/>
      <w:lvlJc w:val="left"/>
      <w:pPr>
        <w:tabs>
          <w:tab w:val="num" w:pos="576"/>
        </w:tabs>
        <w:ind w:left="504" w:hanging="288"/>
      </w:pPr>
      <w:rPr>
        <w:rFonts w:ascii="Times" w:hAnsi="Times" w:hint="default"/>
        <w:b/>
        <w:i w:val="0"/>
        <w:color w:val="999999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B471D"/>
    <w:multiLevelType w:val="hybridMultilevel"/>
    <w:tmpl w:val="EC3EC6FC"/>
    <w:lvl w:ilvl="0" w:tplc="1150A9A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 Condensed" w:hAnsi="Gill Sans MT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351A59"/>
    <w:multiLevelType w:val="hybridMultilevel"/>
    <w:tmpl w:val="DE4245BE"/>
    <w:lvl w:ilvl="0" w:tplc="508C91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564AF"/>
    <w:multiLevelType w:val="hybridMultilevel"/>
    <w:tmpl w:val="DF1E10C4"/>
    <w:lvl w:ilvl="0" w:tplc="C19AA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11E59"/>
    <w:multiLevelType w:val="hybridMultilevel"/>
    <w:tmpl w:val="B2B67F6E"/>
    <w:lvl w:ilvl="0" w:tplc="FFFFFFFF">
      <w:start w:val="1"/>
      <w:numFmt w:val="decimal"/>
      <w:pStyle w:val="elenconumerato"/>
      <w:lvlText w:val="%1."/>
      <w:lvlJc w:val="left"/>
      <w:pPr>
        <w:tabs>
          <w:tab w:val="num" w:pos="576"/>
        </w:tabs>
        <w:ind w:left="576" w:hanging="360"/>
      </w:pPr>
      <w:rPr>
        <w:rFonts w:cs="Times New Roman" w:hint="default"/>
        <w:color w:val="999999"/>
        <w:sz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9999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33F7E"/>
    <w:multiLevelType w:val="hybridMultilevel"/>
    <w:tmpl w:val="9414289E"/>
    <w:lvl w:ilvl="0" w:tplc="3E14F93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B8449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18"/>
        <w:szCs w:val="18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7941D13"/>
    <w:multiLevelType w:val="singleLevel"/>
    <w:tmpl w:val="A088F654"/>
    <w:lvl w:ilvl="0">
      <w:start w:val="1"/>
      <w:numFmt w:val="decimal"/>
      <w:pStyle w:val="Query"/>
      <w:lvlText w:val="[Q.%1]"/>
      <w:lvlJc w:val="left"/>
      <w:pPr>
        <w:tabs>
          <w:tab w:val="num" w:pos="1131"/>
        </w:tabs>
        <w:ind w:left="411" w:hanging="360"/>
      </w:pPr>
      <w:rPr>
        <w:rFonts w:cs="Times New Roman"/>
      </w:rPr>
    </w:lvl>
  </w:abstractNum>
  <w:abstractNum w:abstractNumId="33" w15:restartNumberingAfterBreak="0">
    <w:nsid w:val="5A606D6E"/>
    <w:multiLevelType w:val="hybridMultilevel"/>
    <w:tmpl w:val="5C163ADE"/>
    <w:lvl w:ilvl="0" w:tplc="39F26A3C">
      <w:start w:val="1"/>
      <w:numFmt w:val="bullet"/>
      <w:lvlText w:val=""/>
      <w:lvlJc w:val="left"/>
      <w:pPr>
        <w:ind w:left="1428" w:hanging="360"/>
      </w:pPr>
      <w:rPr>
        <w:rFonts w:ascii="Webdings" w:hAnsi="Web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0975CA0"/>
    <w:multiLevelType w:val="hybridMultilevel"/>
    <w:tmpl w:val="ECB69554"/>
    <w:lvl w:ilvl="0" w:tplc="399A24C4">
      <w:start w:val="4"/>
      <w:numFmt w:val="bullet"/>
      <w:lvlText w:val=""/>
      <w:lvlJc w:val="left"/>
      <w:pPr>
        <w:tabs>
          <w:tab w:val="num" w:pos="409"/>
        </w:tabs>
        <w:ind w:left="409" w:hanging="450"/>
      </w:pPr>
      <w:rPr>
        <w:rFonts w:ascii="Wingdings" w:eastAsia="Times New Roman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199"/>
        </w:tabs>
        <w:ind w:left="319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19"/>
        </w:tabs>
        <w:ind w:left="391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39"/>
        </w:tabs>
        <w:ind w:left="463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59"/>
        </w:tabs>
        <w:ind w:left="535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79"/>
        </w:tabs>
        <w:ind w:left="6079" w:hanging="360"/>
      </w:pPr>
      <w:rPr>
        <w:rFonts w:ascii="Wingdings" w:hAnsi="Wingdings" w:hint="default"/>
      </w:rPr>
    </w:lvl>
  </w:abstractNum>
  <w:abstractNum w:abstractNumId="35" w15:restartNumberingAfterBreak="0">
    <w:nsid w:val="61DF7F32"/>
    <w:multiLevelType w:val="multilevel"/>
    <w:tmpl w:val="7F149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6A271D1F"/>
    <w:multiLevelType w:val="hybridMultilevel"/>
    <w:tmpl w:val="8CE6C6B4"/>
    <w:lvl w:ilvl="0" w:tplc="BA969E2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CDA205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8E7EEF3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8F4E61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764056B4"/>
    <w:multiLevelType w:val="hybridMultilevel"/>
    <w:tmpl w:val="94724246"/>
    <w:lvl w:ilvl="0" w:tplc="04100001">
      <w:numFmt w:val="bullet"/>
      <w:pStyle w:val="Lista2bullet"/>
      <w:lvlText w:val="-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-131"/>
        </w:tabs>
        <w:ind w:left="-1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029"/>
        </w:tabs>
        <w:ind w:left="20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</w:abstractNum>
  <w:abstractNum w:abstractNumId="39" w15:restartNumberingAfterBreak="0">
    <w:nsid w:val="7C6A3B8E"/>
    <w:multiLevelType w:val="multilevel"/>
    <w:tmpl w:val="791C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 w:numId="7">
    <w:abstractNumId w:val="0"/>
  </w:num>
  <w:num w:numId="8">
    <w:abstractNumId w:val="2"/>
  </w:num>
  <w:num w:numId="9">
    <w:abstractNumId w:val="0"/>
  </w:num>
  <w:num w:numId="10">
    <w:abstractNumId w:val="2"/>
  </w:num>
  <w:num w:numId="11">
    <w:abstractNumId w:val="0"/>
  </w:num>
  <w:num w:numId="12">
    <w:abstractNumId w:val="2"/>
  </w:num>
  <w:num w:numId="13">
    <w:abstractNumId w:val="0"/>
  </w:num>
  <w:num w:numId="14">
    <w:abstractNumId w:val="2"/>
  </w:num>
  <w:num w:numId="15">
    <w:abstractNumId w:val="0"/>
  </w:num>
  <w:num w:numId="16">
    <w:abstractNumId w:val="2"/>
  </w:num>
  <w:num w:numId="17">
    <w:abstractNumId w:val="0"/>
  </w:num>
  <w:num w:numId="18">
    <w:abstractNumId w:val="2"/>
  </w:num>
  <w:num w:numId="19">
    <w:abstractNumId w:val="22"/>
  </w:num>
  <w:num w:numId="20">
    <w:abstractNumId w:val="38"/>
  </w:num>
  <w:num w:numId="21">
    <w:abstractNumId w:val="23"/>
  </w:num>
  <w:num w:numId="22">
    <w:abstractNumId w:val="1"/>
  </w:num>
  <w:num w:numId="23">
    <w:abstractNumId w:val="32"/>
  </w:num>
  <w:num w:numId="24">
    <w:abstractNumId w:val="26"/>
  </w:num>
  <w:num w:numId="25">
    <w:abstractNumId w:val="15"/>
  </w:num>
  <w:num w:numId="26">
    <w:abstractNumId w:val="30"/>
  </w:num>
  <w:num w:numId="27">
    <w:abstractNumId w:val="16"/>
  </w:num>
  <w:num w:numId="28">
    <w:abstractNumId w:val="17"/>
  </w:num>
  <w:num w:numId="29">
    <w:abstractNumId w:val="9"/>
  </w:num>
  <w:num w:numId="30">
    <w:abstractNumId w:val="13"/>
  </w:num>
  <w:num w:numId="31">
    <w:abstractNumId w:val="37"/>
  </w:num>
  <w:num w:numId="32">
    <w:abstractNumId w:val="31"/>
  </w:num>
  <w:num w:numId="33">
    <w:abstractNumId w:val="34"/>
  </w:num>
  <w:num w:numId="34">
    <w:abstractNumId w:val="27"/>
  </w:num>
  <w:num w:numId="35">
    <w:abstractNumId w:val="36"/>
  </w:num>
  <w:num w:numId="36">
    <w:abstractNumId w:val="39"/>
  </w:num>
  <w:num w:numId="37">
    <w:abstractNumId w:val="29"/>
  </w:num>
  <w:num w:numId="38">
    <w:abstractNumId w:val="33"/>
  </w:num>
  <w:num w:numId="39">
    <w:abstractNumId w:val="35"/>
  </w:num>
  <w:num w:numId="40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77"/>
    <w:rsid w:val="000002ED"/>
    <w:rsid w:val="00000E36"/>
    <w:rsid w:val="00001AD1"/>
    <w:rsid w:val="00001F3C"/>
    <w:rsid w:val="00002F1C"/>
    <w:rsid w:val="000031B0"/>
    <w:rsid w:val="0000327A"/>
    <w:rsid w:val="00003BC5"/>
    <w:rsid w:val="000042AF"/>
    <w:rsid w:val="00004897"/>
    <w:rsid w:val="00004C14"/>
    <w:rsid w:val="000076AE"/>
    <w:rsid w:val="00007AE6"/>
    <w:rsid w:val="00010033"/>
    <w:rsid w:val="00010B33"/>
    <w:rsid w:val="000134D8"/>
    <w:rsid w:val="00013A9A"/>
    <w:rsid w:val="00014349"/>
    <w:rsid w:val="000143C1"/>
    <w:rsid w:val="00014C07"/>
    <w:rsid w:val="00015391"/>
    <w:rsid w:val="000174AE"/>
    <w:rsid w:val="000201BE"/>
    <w:rsid w:val="0002203D"/>
    <w:rsid w:val="000225FF"/>
    <w:rsid w:val="00024081"/>
    <w:rsid w:val="00025636"/>
    <w:rsid w:val="00025CFD"/>
    <w:rsid w:val="00027BCB"/>
    <w:rsid w:val="000302FF"/>
    <w:rsid w:val="00030D03"/>
    <w:rsid w:val="00031254"/>
    <w:rsid w:val="00031A27"/>
    <w:rsid w:val="00031F25"/>
    <w:rsid w:val="0003284A"/>
    <w:rsid w:val="00033A66"/>
    <w:rsid w:val="000357B5"/>
    <w:rsid w:val="00035F61"/>
    <w:rsid w:val="00040183"/>
    <w:rsid w:val="00041273"/>
    <w:rsid w:val="000417A1"/>
    <w:rsid w:val="000432B0"/>
    <w:rsid w:val="000450F9"/>
    <w:rsid w:val="00045403"/>
    <w:rsid w:val="00047B42"/>
    <w:rsid w:val="00053951"/>
    <w:rsid w:val="00054382"/>
    <w:rsid w:val="000544BC"/>
    <w:rsid w:val="0005497F"/>
    <w:rsid w:val="00054FA9"/>
    <w:rsid w:val="0005629A"/>
    <w:rsid w:val="000563B7"/>
    <w:rsid w:val="000576D3"/>
    <w:rsid w:val="000601E4"/>
    <w:rsid w:val="00060414"/>
    <w:rsid w:val="00060D44"/>
    <w:rsid w:val="00061044"/>
    <w:rsid w:val="00061D15"/>
    <w:rsid w:val="00064B8C"/>
    <w:rsid w:val="000654B7"/>
    <w:rsid w:val="00066058"/>
    <w:rsid w:val="00066205"/>
    <w:rsid w:val="00066B82"/>
    <w:rsid w:val="00066E67"/>
    <w:rsid w:val="00070052"/>
    <w:rsid w:val="00073EA5"/>
    <w:rsid w:val="000748FE"/>
    <w:rsid w:val="000749F1"/>
    <w:rsid w:val="00075C35"/>
    <w:rsid w:val="0007688E"/>
    <w:rsid w:val="000776EE"/>
    <w:rsid w:val="00077B9C"/>
    <w:rsid w:val="000806B8"/>
    <w:rsid w:val="00085D14"/>
    <w:rsid w:val="000870A8"/>
    <w:rsid w:val="00090BC8"/>
    <w:rsid w:val="000926A3"/>
    <w:rsid w:val="0009317E"/>
    <w:rsid w:val="00094061"/>
    <w:rsid w:val="0009480E"/>
    <w:rsid w:val="00094D9B"/>
    <w:rsid w:val="00096879"/>
    <w:rsid w:val="000976F5"/>
    <w:rsid w:val="000A0FC9"/>
    <w:rsid w:val="000A141A"/>
    <w:rsid w:val="000A1508"/>
    <w:rsid w:val="000A1FC8"/>
    <w:rsid w:val="000A3BF9"/>
    <w:rsid w:val="000A420C"/>
    <w:rsid w:val="000A424D"/>
    <w:rsid w:val="000B0500"/>
    <w:rsid w:val="000B1F31"/>
    <w:rsid w:val="000B2055"/>
    <w:rsid w:val="000B5012"/>
    <w:rsid w:val="000B539D"/>
    <w:rsid w:val="000B54B3"/>
    <w:rsid w:val="000B600B"/>
    <w:rsid w:val="000B6B71"/>
    <w:rsid w:val="000B7C18"/>
    <w:rsid w:val="000B7F3A"/>
    <w:rsid w:val="000C3CF5"/>
    <w:rsid w:val="000C40B2"/>
    <w:rsid w:val="000C4972"/>
    <w:rsid w:val="000C6B25"/>
    <w:rsid w:val="000D25D0"/>
    <w:rsid w:val="000D2653"/>
    <w:rsid w:val="000D36D8"/>
    <w:rsid w:val="000D4E96"/>
    <w:rsid w:val="000D5307"/>
    <w:rsid w:val="000D59D0"/>
    <w:rsid w:val="000D62C6"/>
    <w:rsid w:val="000D6FE6"/>
    <w:rsid w:val="000D7131"/>
    <w:rsid w:val="000E185E"/>
    <w:rsid w:val="000E1B0F"/>
    <w:rsid w:val="000E243F"/>
    <w:rsid w:val="000E2E27"/>
    <w:rsid w:val="000E3486"/>
    <w:rsid w:val="000E62C8"/>
    <w:rsid w:val="000E6E87"/>
    <w:rsid w:val="000F0573"/>
    <w:rsid w:val="000F1682"/>
    <w:rsid w:val="000F1B92"/>
    <w:rsid w:val="000F2027"/>
    <w:rsid w:val="000F213A"/>
    <w:rsid w:val="000F26F6"/>
    <w:rsid w:val="000F3653"/>
    <w:rsid w:val="000F4B2F"/>
    <w:rsid w:val="000F5BCF"/>
    <w:rsid w:val="000F6A15"/>
    <w:rsid w:val="000F6DEA"/>
    <w:rsid w:val="000F775E"/>
    <w:rsid w:val="000F7E16"/>
    <w:rsid w:val="001027DF"/>
    <w:rsid w:val="00102A42"/>
    <w:rsid w:val="00105D41"/>
    <w:rsid w:val="00105F68"/>
    <w:rsid w:val="001060AE"/>
    <w:rsid w:val="0010746E"/>
    <w:rsid w:val="00110778"/>
    <w:rsid w:val="00112B79"/>
    <w:rsid w:val="00114181"/>
    <w:rsid w:val="00115DF5"/>
    <w:rsid w:val="00117AD5"/>
    <w:rsid w:val="0012077F"/>
    <w:rsid w:val="00120FFE"/>
    <w:rsid w:val="001214E5"/>
    <w:rsid w:val="00121AE3"/>
    <w:rsid w:val="0012246C"/>
    <w:rsid w:val="00123C5F"/>
    <w:rsid w:val="0012430D"/>
    <w:rsid w:val="00124AF6"/>
    <w:rsid w:val="00125B21"/>
    <w:rsid w:val="00125E72"/>
    <w:rsid w:val="0012664D"/>
    <w:rsid w:val="00130137"/>
    <w:rsid w:val="00130502"/>
    <w:rsid w:val="001308D8"/>
    <w:rsid w:val="001313A3"/>
    <w:rsid w:val="00132D3C"/>
    <w:rsid w:val="00133134"/>
    <w:rsid w:val="00134079"/>
    <w:rsid w:val="001343CE"/>
    <w:rsid w:val="0014007C"/>
    <w:rsid w:val="00142F5D"/>
    <w:rsid w:val="00147D15"/>
    <w:rsid w:val="0015165D"/>
    <w:rsid w:val="00152027"/>
    <w:rsid w:val="0015279D"/>
    <w:rsid w:val="00152AB6"/>
    <w:rsid w:val="001538F8"/>
    <w:rsid w:val="0015468E"/>
    <w:rsid w:val="0015521B"/>
    <w:rsid w:val="00155D3C"/>
    <w:rsid w:val="00156584"/>
    <w:rsid w:val="00156EBD"/>
    <w:rsid w:val="001573F3"/>
    <w:rsid w:val="00157B79"/>
    <w:rsid w:val="0016005C"/>
    <w:rsid w:val="00160907"/>
    <w:rsid w:val="0016156C"/>
    <w:rsid w:val="0016202B"/>
    <w:rsid w:val="0016263A"/>
    <w:rsid w:val="00163E51"/>
    <w:rsid w:val="001642FC"/>
    <w:rsid w:val="0016438A"/>
    <w:rsid w:val="001659FF"/>
    <w:rsid w:val="00165B72"/>
    <w:rsid w:val="00166AFD"/>
    <w:rsid w:val="00166C36"/>
    <w:rsid w:val="00166EBA"/>
    <w:rsid w:val="001670D2"/>
    <w:rsid w:val="00170874"/>
    <w:rsid w:val="00172969"/>
    <w:rsid w:val="00173963"/>
    <w:rsid w:val="0017472B"/>
    <w:rsid w:val="001750F4"/>
    <w:rsid w:val="00175277"/>
    <w:rsid w:val="00176777"/>
    <w:rsid w:val="0017737D"/>
    <w:rsid w:val="00180325"/>
    <w:rsid w:val="00181CD4"/>
    <w:rsid w:val="001822BA"/>
    <w:rsid w:val="00182E5B"/>
    <w:rsid w:val="001847E8"/>
    <w:rsid w:val="00184EA7"/>
    <w:rsid w:val="00190065"/>
    <w:rsid w:val="001904CE"/>
    <w:rsid w:val="00191170"/>
    <w:rsid w:val="001912F1"/>
    <w:rsid w:val="00191EEB"/>
    <w:rsid w:val="00192A7B"/>
    <w:rsid w:val="001958E4"/>
    <w:rsid w:val="00196D88"/>
    <w:rsid w:val="00197522"/>
    <w:rsid w:val="001A0637"/>
    <w:rsid w:val="001A11EA"/>
    <w:rsid w:val="001A15BE"/>
    <w:rsid w:val="001A1941"/>
    <w:rsid w:val="001A221B"/>
    <w:rsid w:val="001A2331"/>
    <w:rsid w:val="001A3103"/>
    <w:rsid w:val="001A4B31"/>
    <w:rsid w:val="001A54C0"/>
    <w:rsid w:val="001A5FE2"/>
    <w:rsid w:val="001A619B"/>
    <w:rsid w:val="001B3152"/>
    <w:rsid w:val="001B3312"/>
    <w:rsid w:val="001B3468"/>
    <w:rsid w:val="001B351A"/>
    <w:rsid w:val="001B36CE"/>
    <w:rsid w:val="001B38BA"/>
    <w:rsid w:val="001B4D12"/>
    <w:rsid w:val="001B529D"/>
    <w:rsid w:val="001B5CBA"/>
    <w:rsid w:val="001B605F"/>
    <w:rsid w:val="001B6BDD"/>
    <w:rsid w:val="001C2E82"/>
    <w:rsid w:val="001C37D9"/>
    <w:rsid w:val="001C3876"/>
    <w:rsid w:val="001C5F60"/>
    <w:rsid w:val="001C6940"/>
    <w:rsid w:val="001C6B36"/>
    <w:rsid w:val="001C6DF0"/>
    <w:rsid w:val="001C7ED4"/>
    <w:rsid w:val="001D4C5F"/>
    <w:rsid w:val="001D4C7E"/>
    <w:rsid w:val="001D4F5B"/>
    <w:rsid w:val="001E0D03"/>
    <w:rsid w:val="001E186F"/>
    <w:rsid w:val="001E19E3"/>
    <w:rsid w:val="001E1E6F"/>
    <w:rsid w:val="001E578C"/>
    <w:rsid w:val="001E5E94"/>
    <w:rsid w:val="001E74C4"/>
    <w:rsid w:val="001F1ABD"/>
    <w:rsid w:val="001F32B6"/>
    <w:rsid w:val="001F467B"/>
    <w:rsid w:val="001F65F2"/>
    <w:rsid w:val="001F6888"/>
    <w:rsid w:val="001F6ACB"/>
    <w:rsid w:val="001F7817"/>
    <w:rsid w:val="00200031"/>
    <w:rsid w:val="00200E1C"/>
    <w:rsid w:val="00201197"/>
    <w:rsid w:val="00202D2D"/>
    <w:rsid w:val="00203166"/>
    <w:rsid w:val="002042BA"/>
    <w:rsid w:val="00204921"/>
    <w:rsid w:val="00207B7A"/>
    <w:rsid w:val="00211448"/>
    <w:rsid w:val="00213255"/>
    <w:rsid w:val="00213BC9"/>
    <w:rsid w:val="002155BF"/>
    <w:rsid w:val="00217246"/>
    <w:rsid w:val="002178FC"/>
    <w:rsid w:val="00217DD2"/>
    <w:rsid w:val="00220681"/>
    <w:rsid w:val="00220AFD"/>
    <w:rsid w:val="002215A8"/>
    <w:rsid w:val="00221788"/>
    <w:rsid w:val="0022279E"/>
    <w:rsid w:val="00222957"/>
    <w:rsid w:val="00222DEA"/>
    <w:rsid w:val="0022353E"/>
    <w:rsid w:val="00223B9A"/>
    <w:rsid w:val="00223CC1"/>
    <w:rsid w:val="00224606"/>
    <w:rsid w:val="00225068"/>
    <w:rsid w:val="0022591C"/>
    <w:rsid w:val="00226F8B"/>
    <w:rsid w:val="002315E3"/>
    <w:rsid w:val="00231698"/>
    <w:rsid w:val="0023286B"/>
    <w:rsid w:val="00235241"/>
    <w:rsid w:val="00235AC4"/>
    <w:rsid w:val="00236251"/>
    <w:rsid w:val="002369F4"/>
    <w:rsid w:val="00237507"/>
    <w:rsid w:val="00240556"/>
    <w:rsid w:val="0024126E"/>
    <w:rsid w:val="00241A41"/>
    <w:rsid w:val="00242D4F"/>
    <w:rsid w:val="002464A6"/>
    <w:rsid w:val="00247805"/>
    <w:rsid w:val="00250244"/>
    <w:rsid w:val="00250422"/>
    <w:rsid w:val="00251981"/>
    <w:rsid w:val="002564F5"/>
    <w:rsid w:val="002569C1"/>
    <w:rsid w:val="00256AE7"/>
    <w:rsid w:val="00256FA8"/>
    <w:rsid w:val="00257763"/>
    <w:rsid w:val="002579CD"/>
    <w:rsid w:val="0026074B"/>
    <w:rsid w:val="00260DB5"/>
    <w:rsid w:val="002612A6"/>
    <w:rsid w:val="00266192"/>
    <w:rsid w:val="00266FFA"/>
    <w:rsid w:val="002710AE"/>
    <w:rsid w:val="0027193F"/>
    <w:rsid w:val="00275F96"/>
    <w:rsid w:val="002768C8"/>
    <w:rsid w:val="002808D2"/>
    <w:rsid w:val="00280A66"/>
    <w:rsid w:val="0028100B"/>
    <w:rsid w:val="002816BD"/>
    <w:rsid w:val="002828B3"/>
    <w:rsid w:val="002833A4"/>
    <w:rsid w:val="00284322"/>
    <w:rsid w:val="00284ED8"/>
    <w:rsid w:val="00284FC2"/>
    <w:rsid w:val="002850AF"/>
    <w:rsid w:val="002851EE"/>
    <w:rsid w:val="00285666"/>
    <w:rsid w:val="00285DBC"/>
    <w:rsid w:val="002866A3"/>
    <w:rsid w:val="00287945"/>
    <w:rsid w:val="0029105E"/>
    <w:rsid w:val="00291108"/>
    <w:rsid w:val="0029161A"/>
    <w:rsid w:val="002940CF"/>
    <w:rsid w:val="00295708"/>
    <w:rsid w:val="00295971"/>
    <w:rsid w:val="00295EA9"/>
    <w:rsid w:val="00295F04"/>
    <w:rsid w:val="00296D3A"/>
    <w:rsid w:val="00297BEE"/>
    <w:rsid w:val="002A1ED2"/>
    <w:rsid w:val="002A46CF"/>
    <w:rsid w:val="002A4A1C"/>
    <w:rsid w:val="002A5356"/>
    <w:rsid w:val="002A53AF"/>
    <w:rsid w:val="002A59D4"/>
    <w:rsid w:val="002A5DAF"/>
    <w:rsid w:val="002A6B90"/>
    <w:rsid w:val="002A77D6"/>
    <w:rsid w:val="002B015D"/>
    <w:rsid w:val="002B0783"/>
    <w:rsid w:val="002B0C91"/>
    <w:rsid w:val="002B134E"/>
    <w:rsid w:val="002B2012"/>
    <w:rsid w:val="002B28C2"/>
    <w:rsid w:val="002B3BB0"/>
    <w:rsid w:val="002B518B"/>
    <w:rsid w:val="002B5376"/>
    <w:rsid w:val="002B5ACD"/>
    <w:rsid w:val="002B5B25"/>
    <w:rsid w:val="002B676D"/>
    <w:rsid w:val="002B69BF"/>
    <w:rsid w:val="002B6D69"/>
    <w:rsid w:val="002B6F64"/>
    <w:rsid w:val="002B724F"/>
    <w:rsid w:val="002B7E1A"/>
    <w:rsid w:val="002C0F0E"/>
    <w:rsid w:val="002C16A4"/>
    <w:rsid w:val="002C16E0"/>
    <w:rsid w:val="002C29E0"/>
    <w:rsid w:val="002C58C7"/>
    <w:rsid w:val="002C5F1B"/>
    <w:rsid w:val="002C6786"/>
    <w:rsid w:val="002D083F"/>
    <w:rsid w:val="002D1A24"/>
    <w:rsid w:val="002D259D"/>
    <w:rsid w:val="002D3180"/>
    <w:rsid w:val="002D3425"/>
    <w:rsid w:val="002D5248"/>
    <w:rsid w:val="002D591E"/>
    <w:rsid w:val="002D5A9A"/>
    <w:rsid w:val="002D6716"/>
    <w:rsid w:val="002D6C86"/>
    <w:rsid w:val="002D7DA0"/>
    <w:rsid w:val="002D7DEF"/>
    <w:rsid w:val="002E02F6"/>
    <w:rsid w:val="002E0841"/>
    <w:rsid w:val="002E0946"/>
    <w:rsid w:val="002E201B"/>
    <w:rsid w:val="002E2B92"/>
    <w:rsid w:val="002E447B"/>
    <w:rsid w:val="002E47CB"/>
    <w:rsid w:val="002E539B"/>
    <w:rsid w:val="002E55EF"/>
    <w:rsid w:val="002E5DF8"/>
    <w:rsid w:val="002E74EA"/>
    <w:rsid w:val="002E7E3A"/>
    <w:rsid w:val="002F1344"/>
    <w:rsid w:val="002F1FB5"/>
    <w:rsid w:val="002F4AB9"/>
    <w:rsid w:val="002F59C9"/>
    <w:rsid w:val="002F62E6"/>
    <w:rsid w:val="002F6D46"/>
    <w:rsid w:val="002F7C7D"/>
    <w:rsid w:val="00300478"/>
    <w:rsid w:val="00301EDE"/>
    <w:rsid w:val="00302D50"/>
    <w:rsid w:val="00307997"/>
    <w:rsid w:val="00310221"/>
    <w:rsid w:val="00310B34"/>
    <w:rsid w:val="003121C7"/>
    <w:rsid w:val="00312462"/>
    <w:rsid w:val="003128D3"/>
    <w:rsid w:val="003130A2"/>
    <w:rsid w:val="00313B73"/>
    <w:rsid w:val="00314414"/>
    <w:rsid w:val="003158A8"/>
    <w:rsid w:val="00317F0B"/>
    <w:rsid w:val="0032154F"/>
    <w:rsid w:val="00323805"/>
    <w:rsid w:val="003252BE"/>
    <w:rsid w:val="00325C4A"/>
    <w:rsid w:val="0032650A"/>
    <w:rsid w:val="00330A7A"/>
    <w:rsid w:val="00330CEB"/>
    <w:rsid w:val="003314BA"/>
    <w:rsid w:val="003316E2"/>
    <w:rsid w:val="00331882"/>
    <w:rsid w:val="00331B56"/>
    <w:rsid w:val="00331EB6"/>
    <w:rsid w:val="00333184"/>
    <w:rsid w:val="0033342B"/>
    <w:rsid w:val="00333480"/>
    <w:rsid w:val="00334397"/>
    <w:rsid w:val="00334A12"/>
    <w:rsid w:val="00337BBC"/>
    <w:rsid w:val="00337BC4"/>
    <w:rsid w:val="00337DBC"/>
    <w:rsid w:val="00337ED3"/>
    <w:rsid w:val="0034169C"/>
    <w:rsid w:val="0034281E"/>
    <w:rsid w:val="0034371C"/>
    <w:rsid w:val="00343E0F"/>
    <w:rsid w:val="0034402F"/>
    <w:rsid w:val="0034630C"/>
    <w:rsid w:val="00346E4C"/>
    <w:rsid w:val="003502AE"/>
    <w:rsid w:val="00350F6D"/>
    <w:rsid w:val="00351091"/>
    <w:rsid w:val="003512DF"/>
    <w:rsid w:val="00352BDC"/>
    <w:rsid w:val="0035319F"/>
    <w:rsid w:val="003559E5"/>
    <w:rsid w:val="00356D19"/>
    <w:rsid w:val="003602C6"/>
    <w:rsid w:val="00360808"/>
    <w:rsid w:val="00360EE3"/>
    <w:rsid w:val="0036146B"/>
    <w:rsid w:val="003614FD"/>
    <w:rsid w:val="00362599"/>
    <w:rsid w:val="003626A0"/>
    <w:rsid w:val="00362783"/>
    <w:rsid w:val="00362843"/>
    <w:rsid w:val="00362BC2"/>
    <w:rsid w:val="00364F1E"/>
    <w:rsid w:val="0036615E"/>
    <w:rsid w:val="00366203"/>
    <w:rsid w:val="003666F0"/>
    <w:rsid w:val="00366F9A"/>
    <w:rsid w:val="00367D29"/>
    <w:rsid w:val="00367D6D"/>
    <w:rsid w:val="00367EA0"/>
    <w:rsid w:val="0037090D"/>
    <w:rsid w:val="00371C64"/>
    <w:rsid w:val="00372EEC"/>
    <w:rsid w:val="00375019"/>
    <w:rsid w:val="003762A7"/>
    <w:rsid w:val="00381187"/>
    <w:rsid w:val="00381A27"/>
    <w:rsid w:val="00381AC6"/>
    <w:rsid w:val="00382CE5"/>
    <w:rsid w:val="00382EF1"/>
    <w:rsid w:val="00384C75"/>
    <w:rsid w:val="00384CE7"/>
    <w:rsid w:val="00387620"/>
    <w:rsid w:val="0039086E"/>
    <w:rsid w:val="0039131A"/>
    <w:rsid w:val="00391B28"/>
    <w:rsid w:val="00391CA3"/>
    <w:rsid w:val="003926EF"/>
    <w:rsid w:val="00393DB0"/>
    <w:rsid w:val="00394DF9"/>
    <w:rsid w:val="003954D9"/>
    <w:rsid w:val="003960C4"/>
    <w:rsid w:val="0039627E"/>
    <w:rsid w:val="00396E2D"/>
    <w:rsid w:val="003A05B4"/>
    <w:rsid w:val="003A07B1"/>
    <w:rsid w:val="003A24D1"/>
    <w:rsid w:val="003A2F6F"/>
    <w:rsid w:val="003A41E4"/>
    <w:rsid w:val="003A58CE"/>
    <w:rsid w:val="003A5AF8"/>
    <w:rsid w:val="003A7148"/>
    <w:rsid w:val="003A731D"/>
    <w:rsid w:val="003B08F5"/>
    <w:rsid w:val="003B0A02"/>
    <w:rsid w:val="003B11A0"/>
    <w:rsid w:val="003B125A"/>
    <w:rsid w:val="003B3031"/>
    <w:rsid w:val="003B3544"/>
    <w:rsid w:val="003B3CBB"/>
    <w:rsid w:val="003B40E4"/>
    <w:rsid w:val="003B4202"/>
    <w:rsid w:val="003B42C7"/>
    <w:rsid w:val="003B4938"/>
    <w:rsid w:val="003B55B4"/>
    <w:rsid w:val="003B6E4E"/>
    <w:rsid w:val="003B7B9E"/>
    <w:rsid w:val="003C0913"/>
    <w:rsid w:val="003C0D39"/>
    <w:rsid w:val="003C10D4"/>
    <w:rsid w:val="003C146C"/>
    <w:rsid w:val="003C261F"/>
    <w:rsid w:val="003C34C4"/>
    <w:rsid w:val="003C4FFB"/>
    <w:rsid w:val="003D0ED4"/>
    <w:rsid w:val="003D1987"/>
    <w:rsid w:val="003D3CB0"/>
    <w:rsid w:val="003D426B"/>
    <w:rsid w:val="003D621E"/>
    <w:rsid w:val="003D7620"/>
    <w:rsid w:val="003E0A8F"/>
    <w:rsid w:val="003E0BC7"/>
    <w:rsid w:val="003E1028"/>
    <w:rsid w:val="003E204F"/>
    <w:rsid w:val="003E2E15"/>
    <w:rsid w:val="003E36AE"/>
    <w:rsid w:val="003E3A36"/>
    <w:rsid w:val="003E3B46"/>
    <w:rsid w:val="003E3F73"/>
    <w:rsid w:val="003E45F9"/>
    <w:rsid w:val="003E4622"/>
    <w:rsid w:val="003E5873"/>
    <w:rsid w:val="003E691C"/>
    <w:rsid w:val="003E6DB5"/>
    <w:rsid w:val="003F096E"/>
    <w:rsid w:val="003F0A88"/>
    <w:rsid w:val="003F0E38"/>
    <w:rsid w:val="003F1BF0"/>
    <w:rsid w:val="003F220C"/>
    <w:rsid w:val="003F260E"/>
    <w:rsid w:val="003F2B73"/>
    <w:rsid w:val="003F3192"/>
    <w:rsid w:val="003F5257"/>
    <w:rsid w:val="003F60EA"/>
    <w:rsid w:val="003F7B08"/>
    <w:rsid w:val="004018AF"/>
    <w:rsid w:val="00401BA5"/>
    <w:rsid w:val="004022E2"/>
    <w:rsid w:val="00402861"/>
    <w:rsid w:val="004033CA"/>
    <w:rsid w:val="0040555E"/>
    <w:rsid w:val="0040654F"/>
    <w:rsid w:val="00406DC2"/>
    <w:rsid w:val="00410167"/>
    <w:rsid w:val="004106F5"/>
    <w:rsid w:val="004115D3"/>
    <w:rsid w:val="00412022"/>
    <w:rsid w:val="004124E8"/>
    <w:rsid w:val="00412AF1"/>
    <w:rsid w:val="004131F4"/>
    <w:rsid w:val="004146DA"/>
    <w:rsid w:val="00414894"/>
    <w:rsid w:val="0041568D"/>
    <w:rsid w:val="00415FC3"/>
    <w:rsid w:val="004171B5"/>
    <w:rsid w:val="00420919"/>
    <w:rsid w:val="00423886"/>
    <w:rsid w:val="0042431B"/>
    <w:rsid w:val="004249DD"/>
    <w:rsid w:val="00424DC1"/>
    <w:rsid w:val="00424F88"/>
    <w:rsid w:val="00425765"/>
    <w:rsid w:val="004263E6"/>
    <w:rsid w:val="00426B6F"/>
    <w:rsid w:val="00427433"/>
    <w:rsid w:val="00427865"/>
    <w:rsid w:val="00430407"/>
    <w:rsid w:val="00430CB6"/>
    <w:rsid w:val="00430CE6"/>
    <w:rsid w:val="00431564"/>
    <w:rsid w:val="00432B9B"/>
    <w:rsid w:val="00433E08"/>
    <w:rsid w:val="00435A06"/>
    <w:rsid w:val="00436B71"/>
    <w:rsid w:val="004370AD"/>
    <w:rsid w:val="0043749D"/>
    <w:rsid w:val="0044055D"/>
    <w:rsid w:val="00440A81"/>
    <w:rsid w:val="0044129A"/>
    <w:rsid w:val="0044155F"/>
    <w:rsid w:val="00441759"/>
    <w:rsid w:val="0044191B"/>
    <w:rsid w:val="00443428"/>
    <w:rsid w:val="0044526E"/>
    <w:rsid w:val="00445737"/>
    <w:rsid w:val="00446DD0"/>
    <w:rsid w:val="00451644"/>
    <w:rsid w:val="00451855"/>
    <w:rsid w:val="0045287A"/>
    <w:rsid w:val="004532A5"/>
    <w:rsid w:val="004547EC"/>
    <w:rsid w:val="00455A1E"/>
    <w:rsid w:val="00456846"/>
    <w:rsid w:val="0045785C"/>
    <w:rsid w:val="0046137C"/>
    <w:rsid w:val="00462912"/>
    <w:rsid w:val="00464E3B"/>
    <w:rsid w:val="00464EAE"/>
    <w:rsid w:val="00465075"/>
    <w:rsid w:val="004669D0"/>
    <w:rsid w:val="00466AEB"/>
    <w:rsid w:val="004674D2"/>
    <w:rsid w:val="00467A20"/>
    <w:rsid w:val="004708CD"/>
    <w:rsid w:val="00470ACD"/>
    <w:rsid w:val="00471A31"/>
    <w:rsid w:val="00472124"/>
    <w:rsid w:val="004732B5"/>
    <w:rsid w:val="004742D3"/>
    <w:rsid w:val="00475004"/>
    <w:rsid w:val="00475E56"/>
    <w:rsid w:val="00476730"/>
    <w:rsid w:val="004772B9"/>
    <w:rsid w:val="004774D6"/>
    <w:rsid w:val="004776C5"/>
    <w:rsid w:val="00477BFE"/>
    <w:rsid w:val="00481124"/>
    <w:rsid w:val="00482B75"/>
    <w:rsid w:val="004832C0"/>
    <w:rsid w:val="004854D3"/>
    <w:rsid w:val="004854FF"/>
    <w:rsid w:val="00485A3D"/>
    <w:rsid w:val="004865C8"/>
    <w:rsid w:val="00486AE9"/>
    <w:rsid w:val="00486FB5"/>
    <w:rsid w:val="004878B0"/>
    <w:rsid w:val="004914D6"/>
    <w:rsid w:val="004922CB"/>
    <w:rsid w:val="004926FC"/>
    <w:rsid w:val="00494265"/>
    <w:rsid w:val="00497034"/>
    <w:rsid w:val="004A0C10"/>
    <w:rsid w:val="004A0D0B"/>
    <w:rsid w:val="004A0F47"/>
    <w:rsid w:val="004A11C7"/>
    <w:rsid w:val="004A3959"/>
    <w:rsid w:val="004A3CAE"/>
    <w:rsid w:val="004A3E57"/>
    <w:rsid w:val="004A497A"/>
    <w:rsid w:val="004A4BBF"/>
    <w:rsid w:val="004A5CCC"/>
    <w:rsid w:val="004A60CF"/>
    <w:rsid w:val="004A6A24"/>
    <w:rsid w:val="004A6FA6"/>
    <w:rsid w:val="004B0643"/>
    <w:rsid w:val="004B069B"/>
    <w:rsid w:val="004B270A"/>
    <w:rsid w:val="004B482A"/>
    <w:rsid w:val="004B4B99"/>
    <w:rsid w:val="004B57EC"/>
    <w:rsid w:val="004B6667"/>
    <w:rsid w:val="004B7685"/>
    <w:rsid w:val="004B785C"/>
    <w:rsid w:val="004C0ACC"/>
    <w:rsid w:val="004C1ED5"/>
    <w:rsid w:val="004C216B"/>
    <w:rsid w:val="004C4440"/>
    <w:rsid w:val="004C5041"/>
    <w:rsid w:val="004C55CC"/>
    <w:rsid w:val="004C5AAC"/>
    <w:rsid w:val="004C5BAA"/>
    <w:rsid w:val="004C61C1"/>
    <w:rsid w:val="004C6450"/>
    <w:rsid w:val="004D09E2"/>
    <w:rsid w:val="004D3070"/>
    <w:rsid w:val="004D3692"/>
    <w:rsid w:val="004D38CF"/>
    <w:rsid w:val="004D66D6"/>
    <w:rsid w:val="004D734D"/>
    <w:rsid w:val="004E1488"/>
    <w:rsid w:val="004E2561"/>
    <w:rsid w:val="004E2F3D"/>
    <w:rsid w:val="004E3DD5"/>
    <w:rsid w:val="004E4785"/>
    <w:rsid w:val="004E47A8"/>
    <w:rsid w:val="004E5094"/>
    <w:rsid w:val="004E6B12"/>
    <w:rsid w:val="004F03DD"/>
    <w:rsid w:val="004F096A"/>
    <w:rsid w:val="004F1460"/>
    <w:rsid w:val="004F2B60"/>
    <w:rsid w:val="004F3E4C"/>
    <w:rsid w:val="004F3F2A"/>
    <w:rsid w:val="004F5065"/>
    <w:rsid w:val="004F5AA7"/>
    <w:rsid w:val="004F6343"/>
    <w:rsid w:val="005010AE"/>
    <w:rsid w:val="0050283B"/>
    <w:rsid w:val="00502DDE"/>
    <w:rsid w:val="00504DE2"/>
    <w:rsid w:val="00505315"/>
    <w:rsid w:val="00507B3B"/>
    <w:rsid w:val="00507CC2"/>
    <w:rsid w:val="0051048C"/>
    <w:rsid w:val="00513038"/>
    <w:rsid w:val="005144E7"/>
    <w:rsid w:val="005147F1"/>
    <w:rsid w:val="00516335"/>
    <w:rsid w:val="0051645A"/>
    <w:rsid w:val="00516B91"/>
    <w:rsid w:val="00516BE1"/>
    <w:rsid w:val="00520322"/>
    <w:rsid w:val="00520549"/>
    <w:rsid w:val="00521B0B"/>
    <w:rsid w:val="0052370F"/>
    <w:rsid w:val="00523796"/>
    <w:rsid w:val="005237D6"/>
    <w:rsid w:val="00525803"/>
    <w:rsid w:val="0052673B"/>
    <w:rsid w:val="005274CC"/>
    <w:rsid w:val="005278B7"/>
    <w:rsid w:val="005308D1"/>
    <w:rsid w:val="00530C23"/>
    <w:rsid w:val="005316B2"/>
    <w:rsid w:val="005328C4"/>
    <w:rsid w:val="00532A13"/>
    <w:rsid w:val="0053544F"/>
    <w:rsid w:val="005357E2"/>
    <w:rsid w:val="00537925"/>
    <w:rsid w:val="00540BA6"/>
    <w:rsid w:val="00541845"/>
    <w:rsid w:val="00542494"/>
    <w:rsid w:val="00542D67"/>
    <w:rsid w:val="0054320F"/>
    <w:rsid w:val="00543360"/>
    <w:rsid w:val="005436EE"/>
    <w:rsid w:val="0054426F"/>
    <w:rsid w:val="005455E5"/>
    <w:rsid w:val="00545837"/>
    <w:rsid w:val="0054731C"/>
    <w:rsid w:val="005473F2"/>
    <w:rsid w:val="00550A32"/>
    <w:rsid w:val="00550F89"/>
    <w:rsid w:val="00551C26"/>
    <w:rsid w:val="00552900"/>
    <w:rsid w:val="005545D2"/>
    <w:rsid w:val="00555317"/>
    <w:rsid w:val="005578AD"/>
    <w:rsid w:val="00560316"/>
    <w:rsid w:val="00561719"/>
    <w:rsid w:val="005621C8"/>
    <w:rsid w:val="00562288"/>
    <w:rsid w:val="00563703"/>
    <w:rsid w:val="00564CA0"/>
    <w:rsid w:val="0056543A"/>
    <w:rsid w:val="00565DBF"/>
    <w:rsid w:val="00565ECF"/>
    <w:rsid w:val="0056676F"/>
    <w:rsid w:val="00566944"/>
    <w:rsid w:val="00567053"/>
    <w:rsid w:val="005670E4"/>
    <w:rsid w:val="00567270"/>
    <w:rsid w:val="005724C9"/>
    <w:rsid w:val="005725E5"/>
    <w:rsid w:val="00572AFD"/>
    <w:rsid w:val="0057363D"/>
    <w:rsid w:val="00574B5F"/>
    <w:rsid w:val="00574B82"/>
    <w:rsid w:val="0057513A"/>
    <w:rsid w:val="00575AE0"/>
    <w:rsid w:val="00576922"/>
    <w:rsid w:val="00577134"/>
    <w:rsid w:val="00577755"/>
    <w:rsid w:val="00577A41"/>
    <w:rsid w:val="00577CE1"/>
    <w:rsid w:val="00580CA9"/>
    <w:rsid w:val="0058157F"/>
    <w:rsid w:val="00583017"/>
    <w:rsid w:val="00584305"/>
    <w:rsid w:val="005846B3"/>
    <w:rsid w:val="00584C9D"/>
    <w:rsid w:val="0058524D"/>
    <w:rsid w:val="00587F41"/>
    <w:rsid w:val="0059650D"/>
    <w:rsid w:val="00596C30"/>
    <w:rsid w:val="00596D82"/>
    <w:rsid w:val="0059724B"/>
    <w:rsid w:val="00597299"/>
    <w:rsid w:val="005A2777"/>
    <w:rsid w:val="005A299A"/>
    <w:rsid w:val="005A311E"/>
    <w:rsid w:val="005A3D4D"/>
    <w:rsid w:val="005A5616"/>
    <w:rsid w:val="005A56D3"/>
    <w:rsid w:val="005A6168"/>
    <w:rsid w:val="005A70D9"/>
    <w:rsid w:val="005A727B"/>
    <w:rsid w:val="005A79C2"/>
    <w:rsid w:val="005A7F59"/>
    <w:rsid w:val="005B0314"/>
    <w:rsid w:val="005B0417"/>
    <w:rsid w:val="005B0AE0"/>
    <w:rsid w:val="005B15BB"/>
    <w:rsid w:val="005B2B82"/>
    <w:rsid w:val="005B442C"/>
    <w:rsid w:val="005B4BE5"/>
    <w:rsid w:val="005B55B3"/>
    <w:rsid w:val="005B586C"/>
    <w:rsid w:val="005B58B7"/>
    <w:rsid w:val="005B5DDB"/>
    <w:rsid w:val="005B61D3"/>
    <w:rsid w:val="005C0469"/>
    <w:rsid w:val="005C0D0C"/>
    <w:rsid w:val="005C0DD4"/>
    <w:rsid w:val="005C1821"/>
    <w:rsid w:val="005C1AB9"/>
    <w:rsid w:val="005C2B93"/>
    <w:rsid w:val="005C30D0"/>
    <w:rsid w:val="005C33B8"/>
    <w:rsid w:val="005C44D4"/>
    <w:rsid w:val="005C51AD"/>
    <w:rsid w:val="005C5F39"/>
    <w:rsid w:val="005C65F7"/>
    <w:rsid w:val="005C6945"/>
    <w:rsid w:val="005C6E98"/>
    <w:rsid w:val="005C7B0D"/>
    <w:rsid w:val="005D010B"/>
    <w:rsid w:val="005D019B"/>
    <w:rsid w:val="005D1E49"/>
    <w:rsid w:val="005D2B4C"/>
    <w:rsid w:val="005D3097"/>
    <w:rsid w:val="005D42D1"/>
    <w:rsid w:val="005D434E"/>
    <w:rsid w:val="005E061E"/>
    <w:rsid w:val="005E0BD3"/>
    <w:rsid w:val="005E2F41"/>
    <w:rsid w:val="005E3190"/>
    <w:rsid w:val="005E3C71"/>
    <w:rsid w:val="005E3CDB"/>
    <w:rsid w:val="005E5664"/>
    <w:rsid w:val="005E5E89"/>
    <w:rsid w:val="005E6016"/>
    <w:rsid w:val="005F0CF4"/>
    <w:rsid w:val="005F10C3"/>
    <w:rsid w:val="005F17BC"/>
    <w:rsid w:val="005F523E"/>
    <w:rsid w:val="005F5587"/>
    <w:rsid w:val="005F726C"/>
    <w:rsid w:val="005F74D8"/>
    <w:rsid w:val="005F7FBB"/>
    <w:rsid w:val="00601EF3"/>
    <w:rsid w:val="006035E0"/>
    <w:rsid w:val="0060383E"/>
    <w:rsid w:val="00604680"/>
    <w:rsid w:val="0060580F"/>
    <w:rsid w:val="00605D20"/>
    <w:rsid w:val="00606774"/>
    <w:rsid w:val="0060796D"/>
    <w:rsid w:val="00610955"/>
    <w:rsid w:val="0061110E"/>
    <w:rsid w:val="00611534"/>
    <w:rsid w:val="006124EA"/>
    <w:rsid w:val="006141E4"/>
    <w:rsid w:val="00614AA4"/>
    <w:rsid w:val="00616F18"/>
    <w:rsid w:val="00617066"/>
    <w:rsid w:val="00617607"/>
    <w:rsid w:val="00617899"/>
    <w:rsid w:val="006200FC"/>
    <w:rsid w:val="0062171C"/>
    <w:rsid w:val="006218D5"/>
    <w:rsid w:val="006236B7"/>
    <w:rsid w:val="00623F4E"/>
    <w:rsid w:val="006314F9"/>
    <w:rsid w:val="00632ECD"/>
    <w:rsid w:val="00633510"/>
    <w:rsid w:val="00633A87"/>
    <w:rsid w:val="00633EBB"/>
    <w:rsid w:val="00636737"/>
    <w:rsid w:val="00637693"/>
    <w:rsid w:val="00640951"/>
    <w:rsid w:val="00640F88"/>
    <w:rsid w:val="006411A8"/>
    <w:rsid w:val="00641205"/>
    <w:rsid w:val="00641620"/>
    <w:rsid w:val="00641987"/>
    <w:rsid w:val="0064245C"/>
    <w:rsid w:val="00642812"/>
    <w:rsid w:val="00642A26"/>
    <w:rsid w:val="006432BC"/>
    <w:rsid w:val="00643941"/>
    <w:rsid w:val="006445C5"/>
    <w:rsid w:val="00645A4E"/>
    <w:rsid w:val="00647449"/>
    <w:rsid w:val="00647F6E"/>
    <w:rsid w:val="00650057"/>
    <w:rsid w:val="00650DCF"/>
    <w:rsid w:val="00650EE5"/>
    <w:rsid w:val="00651A41"/>
    <w:rsid w:val="00651DDB"/>
    <w:rsid w:val="00653357"/>
    <w:rsid w:val="00653F2A"/>
    <w:rsid w:val="00654ABE"/>
    <w:rsid w:val="006563B7"/>
    <w:rsid w:val="0065687B"/>
    <w:rsid w:val="00656B22"/>
    <w:rsid w:val="00657239"/>
    <w:rsid w:val="00657939"/>
    <w:rsid w:val="00660353"/>
    <w:rsid w:val="006603A9"/>
    <w:rsid w:val="006617D6"/>
    <w:rsid w:val="00663594"/>
    <w:rsid w:val="006707A2"/>
    <w:rsid w:val="00670F60"/>
    <w:rsid w:val="00671E50"/>
    <w:rsid w:val="006720DA"/>
    <w:rsid w:val="006723AA"/>
    <w:rsid w:val="00672998"/>
    <w:rsid w:val="006761BF"/>
    <w:rsid w:val="00676C4D"/>
    <w:rsid w:val="006775F8"/>
    <w:rsid w:val="006779E2"/>
    <w:rsid w:val="006808C4"/>
    <w:rsid w:val="00682DA1"/>
    <w:rsid w:val="006839D3"/>
    <w:rsid w:val="00687552"/>
    <w:rsid w:val="006908D0"/>
    <w:rsid w:val="00690C79"/>
    <w:rsid w:val="006945F1"/>
    <w:rsid w:val="00696143"/>
    <w:rsid w:val="00696C17"/>
    <w:rsid w:val="00696DB8"/>
    <w:rsid w:val="00696F08"/>
    <w:rsid w:val="00697634"/>
    <w:rsid w:val="00697FB7"/>
    <w:rsid w:val="006A05B9"/>
    <w:rsid w:val="006A0E61"/>
    <w:rsid w:val="006A25E9"/>
    <w:rsid w:val="006A25FF"/>
    <w:rsid w:val="006A2B9D"/>
    <w:rsid w:val="006A30F1"/>
    <w:rsid w:val="006A35F7"/>
    <w:rsid w:val="006A375D"/>
    <w:rsid w:val="006A4191"/>
    <w:rsid w:val="006A429B"/>
    <w:rsid w:val="006A442E"/>
    <w:rsid w:val="006A4E26"/>
    <w:rsid w:val="006A50F4"/>
    <w:rsid w:val="006A5FBA"/>
    <w:rsid w:val="006A646D"/>
    <w:rsid w:val="006B004D"/>
    <w:rsid w:val="006B0311"/>
    <w:rsid w:val="006B1239"/>
    <w:rsid w:val="006B12DC"/>
    <w:rsid w:val="006B2EAC"/>
    <w:rsid w:val="006B35FF"/>
    <w:rsid w:val="006B478E"/>
    <w:rsid w:val="006B4A2A"/>
    <w:rsid w:val="006B76B0"/>
    <w:rsid w:val="006B7D86"/>
    <w:rsid w:val="006C0682"/>
    <w:rsid w:val="006C0739"/>
    <w:rsid w:val="006C10C1"/>
    <w:rsid w:val="006C1503"/>
    <w:rsid w:val="006C1CD4"/>
    <w:rsid w:val="006C2735"/>
    <w:rsid w:val="006C2799"/>
    <w:rsid w:val="006C47C8"/>
    <w:rsid w:val="006C4B64"/>
    <w:rsid w:val="006C4E51"/>
    <w:rsid w:val="006C5593"/>
    <w:rsid w:val="006C55FC"/>
    <w:rsid w:val="006C5D43"/>
    <w:rsid w:val="006C6D3E"/>
    <w:rsid w:val="006C778D"/>
    <w:rsid w:val="006D0698"/>
    <w:rsid w:val="006D06D5"/>
    <w:rsid w:val="006D06D7"/>
    <w:rsid w:val="006D1164"/>
    <w:rsid w:val="006D15B9"/>
    <w:rsid w:val="006D1CF1"/>
    <w:rsid w:val="006D1F32"/>
    <w:rsid w:val="006D26A6"/>
    <w:rsid w:val="006D3B2C"/>
    <w:rsid w:val="006D50A2"/>
    <w:rsid w:val="006D51B0"/>
    <w:rsid w:val="006D5C72"/>
    <w:rsid w:val="006D6366"/>
    <w:rsid w:val="006D7A2B"/>
    <w:rsid w:val="006E044F"/>
    <w:rsid w:val="006E07B6"/>
    <w:rsid w:val="006E0BCE"/>
    <w:rsid w:val="006E1E6A"/>
    <w:rsid w:val="006E2838"/>
    <w:rsid w:val="006E4CE2"/>
    <w:rsid w:val="006E4D69"/>
    <w:rsid w:val="006E79AD"/>
    <w:rsid w:val="006F0CD9"/>
    <w:rsid w:val="006F12B4"/>
    <w:rsid w:val="006F23F6"/>
    <w:rsid w:val="006F256B"/>
    <w:rsid w:val="006F2DE3"/>
    <w:rsid w:val="006F2F65"/>
    <w:rsid w:val="006F5CF9"/>
    <w:rsid w:val="006F5F9E"/>
    <w:rsid w:val="00700595"/>
    <w:rsid w:val="0070216A"/>
    <w:rsid w:val="007026E1"/>
    <w:rsid w:val="00704265"/>
    <w:rsid w:val="00704495"/>
    <w:rsid w:val="00704820"/>
    <w:rsid w:val="00704A31"/>
    <w:rsid w:val="00704BD8"/>
    <w:rsid w:val="007072C7"/>
    <w:rsid w:val="007116B4"/>
    <w:rsid w:val="00711B97"/>
    <w:rsid w:val="007124B9"/>
    <w:rsid w:val="007132AA"/>
    <w:rsid w:val="0071491D"/>
    <w:rsid w:val="0071533C"/>
    <w:rsid w:val="00715347"/>
    <w:rsid w:val="00716137"/>
    <w:rsid w:val="00716219"/>
    <w:rsid w:val="0072110C"/>
    <w:rsid w:val="00722AAD"/>
    <w:rsid w:val="0072336A"/>
    <w:rsid w:val="00723F58"/>
    <w:rsid w:val="0072538F"/>
    <w:rsid w:val="00727E53"/>
    <w:rsid w:val="00730D75"/>
    <w:rsid w:val="00731757"/>
    <w:rsid w:val="00731C42"/>
    <w:rsid w:val="0073257C"/>
    <w:rsid w:val="00733214"/>
    <w:rsid w:val="007363D3"/>
    <w:rsid w:val="00736CC2"/>
    <w:rsid w:val="00736D34"/>
    <w:rsid w:val="007376E8"/>
    <w:rsid w:val="00737AB3"/>
    <w:rsid w:val="0074011F"/>
    <w:rsid w:val="00740ED6"/>
    <w:rsid w:val="00740FD9"/>
    <w:rsid w:val="00741404"/>
    <w:rsid w:val="00741C67"/>
    <w:rsid w:val="00742284"/>
    <w:rsid w:val="0074505C"/>
    <w:rsid w:val="007450EC"/>
    <w:rsid w:val="007466CC"/>
    <w:rsid w:val="0074755A"/>
    <w:rsid w:val="00747692"/>
    <w:rsid w:val="00750A6E"/>
    <w:rsid w:val="00750E94"/>
    <w:rsid w:val="0075200F"/>
    <w:rsid w:val="00752F38"/>
    <w:rsid w:val="007538D3"/>
    <w:rsid w:val="00753BD6"/>
    <w:rsid w:val="00754408"/>
    <w:rsid w:val="007553C6"/>
    <w:rsid w:val="00755518"/>
    <w:rsid w:val="007562EA"/>
    <w:rsid w:val="007563E2"/>
    <w:rsid w:val="00756F86"/>
    <w:rsid w:val="0075728C"/>
    <w:rsid w:val="007578DB"/>
    <w:rsid w:val="0076054C"/>
    <w:rsid w:val="0076103B"/>
    <w:rsid w:val="007611F1"/>
    <w:rsid w:val="0076268B"/>
    <w:rsid w:val="00762C59"/>
    <w:rsid w:val="0076395C"/>
    <w:rsid w:val="00764004"/>
    <w:rsid w:val="0076545E"/>
    <w:rsid w:val="00765B97"/>
    <w:rsid w:val="00770C25"/>
    <w:rsid w:val="007711C0"/>
    <w:rsid w:val="0077259F"/>
    <w:rsid w:val="00772F16"/>
    <w:rsid w:val="0077310D"/>
    <w:rsid w:val="007731E5"/>
    <w:rsid w:val="00774939"/>
    <w:rsid w:val="007757B5"/>
    <w:rsid w:val="00776904"/>
    <w:rsid w:val="007803F6"/>
    <w:rsid w:val="00781C24"/>
    <w:rsid w:val="0078212C"/>
    <w:rsid w:val="007826C9"/>
    <w:rsid w:val="00784147"/>
    <w:rsid w:val="0078451B"/>
    <w:rsid w:val="00784CB6"/>
    <w:rsid w:val="007851EE"/>
    <w:rsid w:val="007855C7"/>
    <w:rsid w:val="0078580D"/>
    <w:rsid w:val="0078587F"/>
    <w:rsid w:val="007860CA"/>
    <w:rsid w:val="00790B2E"/>
    <w:rsid w:val="00791376"/>
    <w:rsid w:val="00793518"/>
    <w:rsid w:val="00793CC7"/>
    <w:rsid w:val="0079454B"/>
    <w:rsid w:val="00795CA2"/>
    <w:rsid w:val="00796299"/>
    <w:rsid w:val="00796723"/>
    <w:rsid w:val="00796AB4"/>
    <w:rsid w:val="007979A9"/>
    <w:rsid w:val="007A00BC"/>
    <w:rsid w:val="007A0160"/>
    <w:rsid w:val="007A018D"/>
    <w:rsid w:val="007A194F"/>
    <w:rsid w:val="007A28C5"/>
    <w:rsid w:val="007A41F5"/>
    <w:rsid w:val="007A4ABB"/>
    <w:rsid w:val="007A4F12"/>
    <w:rsid w:val="007A6CFA"/>
    <w:rsid w:val="007A7139"/>
    <w:rsid w:val="007A7896"/>
    <w:rsid w:val="007A7DF6"/>
    <w:rsid w:val="007B014C"/>
    <w:rsid w:val="007B061B"/>
    <w:rsid w:val="007B1475"/>
    <w:rsid w:val="007B1EEB"/>
    <w:rsid w:val="007B29DD"/>
    <w:rsid w:val="007B5520"/>
    <w:rsid w:val="007B57F5"/>
    <w:rsid w:val="007B6055"/>
    <w:rsid w:val="007B6BAA"/>
    <w:rsid w:val="007B76F4"/>
    <w:rsid w:val="007C0400"/>
    <w:rsid w:val="007C215C"/>
    <w:rsid w:val="007C234F"/>
    <w:rsid w:val="007C42A0"/>
    <w:rsid w:val="007C543D"/>
    <w:rsid w:val="007C561D"/>
    <w:rsid w:val="007C687E"/>
    <w:rsid w:val="007C689D"/>
    <w:rsid w:val="007C7A16"/>
    <w:rsid w:val="007D002A"/>
    <w:rsid w:val="007D03B1"/>
    <w:rsid w:val="007D3758"/>
    <w:rsid w:val="007D4BCF"/>
    <w:rsid w:val="007D51E4"/>
    <w:rsid w:val="007D5AC6"/>
    <w:rsid w:val="007D7413"/>
    <w:rsid w:val="007D76DA"/>
    <w:rsid w:val="007E049F"/>
    <w:rsid w:val="007E16A6"/>
    <w:rsid w:val="007E1828"/>
    <w:rsid w:val="007E1991"/>
    <w:rsid w:val="007E471F"/>
    <w:rsid w:val="007E4CDB"/>
    <w:rsid w:val="007E589C"/>
    <w:rsid w:val="007E5D00"/>
    <w:rsid w:val="007E70DF"/>
    <w:rsid w:val="007E7630"/>
    <w:rsid w:val="007F0315"/>
    <w:rsid w:val="007F129F"/>
    <w:rsid w:val="007F1FE7"/>
    <w:rsid w:val="007F24C7"/>
    <w:rsid w:val="007F2AB0"/>
    <w:rsid w:val="007F33D8"/>
    <w:rsid w:val="007F3A43"/>
    <w:rsid w:val="007F3ED1"/>
    <w:rsid w:val="007F4787"/>
    <w:rsid w:val="007F790F"/>
    <w:rsid w:val="007F7AD5"/>
    <w:rsid w:val="0080078B"/>
    <w:rsid w:val="0080096C"/>
    <w:rsid w:val="00801240"/>
    <w:rsid w:val="008014AA"/>
    <w:rsid w:val="00801BB3"/>
    <w:rsid w:val="00802CE5"/>
    <w:rsid w:val="00803565"/>
    <w:rsid w:val="00804034"/>
    <w:rsid w:val="00804A9C"/>
    <w:rsid w:val="008050EE"/>
    <w:rsid w:val="00805B38"/>
    <w:rsid w:val="0080623F"/>
    <w:rsid w:val="0080684C"/>
    <w:rsid w:val="00806971"/>
    <w:rsid w:val="00807168"/>
    <w:rsid w:val="00810CE8"/>
    <w:rsid w:val="00811319"/>
    <w:rsid w:val="008118B5"/>
    <w:rsid w:val="00812E0F"/>
    <w:rsid w:val="008132B1"/>
    <w:rsid w:val="00814380"/>
    <w:rsid w:val="00814F5B"/>
    <w:rsid w:val="00815972"/>
    <w:rsid w:val="00815F22"/>
    <w:rsid w:val="00817407"/>
    <w:rsid w:val="00817FDB"/>
    <w:rsid w:val="00820647"/>
    <w:rsid w:val="00820764"/>
    <w:rsid w:val="00822FE4"/>
    <w:rsid w:val="008235A4"/>
    <w:rsid w:val="00825E9B"/>
    <w:rsid w:val="00825F4C"/>
    <w:rsid w:val="00830E3C"/>
    <w:rsid w:val="00831A48"/>
    <w:rsid w:val="00831E80"/>
    <w:rsid w:val="008324E7"/>
    <w:rsid w:val="0083300A"/>
    <w:rsid w:val="00834230"/>
    <w:rsid w:val="008348E6"/>
    <w:rsid w:val="00835273"/>
    <w:rsid w:val="00835961"/>
    <w:rsid w:val="008359E7"/>
    <w:rsid w:val="00836371"/>
    <w:rsid w:val="008366DA"/>
    <w:rsid w:val="00836B0F"/>
    <w:rsid w:val="00840CDD"/>
    <w:rsid w:val="008426FA"/>
    <w:rsid w:val="00843009"/>
    <w:rsid w:val="00844260"/>
    <w:rsid w:val="008442A3"/>
    <w:rsid w:val="00844720"/>
    <w:rsid w:val="00845832"/>
    <w:rsid w:val="00846836"/>
    <w:rsid w:val="00852413"/>
    <w:rsid w:val="0085268F"/>
    <w:rsid w:val="00854781"/>
    <w:rsid w:val="00854D10"/>
    <w:rsid w:val="00855AD5"/>
    <w:rsid w:val="00855B2E"/>
    <w:rsid w:val="00855F57"/>
    <w:rsid w:val="00856AC2"/>
    <w:rsid w:val="00857385"/>
    <w:rsid w:val="008616D9"/>
    <w:rsid w:val="00862B0B"/>
    <w:rsid w:val="00864D75"/>
    <w:rsid w:val="0086534D"/>
    <w:rsid w:val="008670E2"/>
    <w:rsid w:val="008710E5"/>
    <w:rsid w:val="00871CAE"/>
    <w:rsid w:val="008722FD"/>
    <w:rsid w:val="00872D26"/>
    <w:rsid w:val="008755B4"/>
    <w:rsid w:val="00875920"/>
    <w:rsid w:val="00876479"/>
    <w:rsid w:val="00877B03"/>
    <w:rsid w:val="00880FD2"/>
    <w:rsid w:val="008823C6"/>
    <w:rsid w:val="00882B2B"/>
    <w:rsid w:val="00882E30"/>
    <w:rsid w:val="008845D9"/>
    <w:rsid w:val="00884CE8"/>
    <w:rsid w:val="00885D42"/>
    <w:rsid w:val="00887F5D"/>
    <w:rsid w:val="008921F8"/>
    <w:rsid w:val="00892916"/>
    <w:rsid w:val="00893408"/>
    <w:rsid w:val="00893792"/>
    <w:rsid w:val="008940EB"/>
    <w:rsid w:val="00894307"/>
    <w:rsid w:val="00894C91"/>
    <w:rsid w:val="008A26E8"/>
    <w:rsid w:val="008A3A6F"/>
    <w:rsid w:val="008A3E22"/>
    <w:rsid w:val="008A41CE"/>
    <w:rsid w:val="008A428B"/>
    <w:rsid w:val="008A4F09"/>
    <w:rsid w:val="008A558B"/>
    <w:rsid w:val="008A582E"/>
    <w:rsid w:val="008A714F"/>
    <w:rsid w:val="008B1ACA"/>
    <w:rsid w:val="008B397C"/>
    <w:rsid w:val="008B3B86"/>
    <w:rsid w:val="008B3C75"/>
    <w:rsid w:val="008B4D8D"/>
    <w:rsid w:val="008B54CD"/>
    <w:rsid w:val="008B5F34"/>
    <w:rsid w:val="008B65C4"/>
    <w:rsid w:val="008B7B11"/>
    <w:rsid w:val="008C0DC0"/>
    <w:rsid w:val="008C3C15"/>
    <w:rsid w:val="008C433D"/>
    <w:rsid w:val="008C6363"/>
    <w:rsid w:val="008C6419"/>
    <w:rsid w:val="008C71DF"/>
    <w:rsid w:val="008C78F4"/>
    <w:rsid w:val="008C7977"/>
    <w:rsid w:val="008D02EB"/>
    <w:rsid w:val="008D1DD7"/>
    <w:rsid w:val="008D33E6"/>
    <w:rsid w:val="008D50CC"/>
    <w:rsid w:val="008D694E"/>
    <w:rsid w:val="008D6DD2"/>
    <w:rsid w:val="008D6E48"/>
    <w:rsid w:val="008D6F4B"/>
    <w:rsid w:val="008D7D96"/>
    <w:rsid w:val="008D7DB7"/>
    <w:rsid w:val="008E048B"/>
    <w:rsid w:val="008E06C7"/>
    <w:rsid w:val="008E127E"/>
    <w:rsid w:val="008E2611"/>
    <w:rsid w:val="008E491B"/>
    <w:rsid w:val="008E4F15"/>
    <w:rsid w:val="008E5305"/>
    <w:rsid w:val="008E59EE"/>
    <w:rsid w:val="008E706D"/>
    <w:rsid w:val="008E7E26"/>
    <w:rsid w:val="008F0AB4"/>
    <w:rsid w:val="008F1234"/>
    <w:rsid w:val="008F270F"/>
    <w:rsid w:val="008F2C0B"/>
    <w:rsid w:val="008F2F40"/>
    <w:rsid w:val="008F4269"/>
    <w:rsid w:val="008F4CF2"/>
    <w:rsid w:val="008F5712"/>
    <w:rsid w:val="008F6BCB"/>
    <w:rsid w:val="008F75B2"/>
    <w:rsid w:val="009002DB"/>
    <w:rsid w:val="009005EE"/>
    <w:rsid w:val="00900737"/>
    <w:rsid w:val="0090152A"/>
    <w:rsid w:val="00902609"/>
    <w:rsid w:val="00902BDA"/>
    <w:rsid w:val="00902FEB"/>
    <w:rsid w:val="00903272"/>
    <w:rsid w:val="009032F5"/>
    <w:rsid w:val="00903C44"/>
    <w:rsid w:val="0090416A"/>
    <w:rsid w:val="00905292"/>
    <w:rsid w:val="00905E3C"/>
    <w:rsid w:val="0090645C"/>
    <w:rsid w:val="00907FC2"/>
    <w:rsid w:val="00910663"/>
    <w:rsid w:val="009109F8"/>
    <w:rsid w:val="00911274"/>
    <w:rsid w:val="00911918"/>
    <w:rsid w:val="00912619"/>
    <w:rsid w:val="0091359E"/>
    <w:rsid w:val="00913B4D"/>
    <w:rsid w:val="00916CE0"/>
    <w:rsid w:val="00917268"/>
    <w:rsid w:val="0092058C"/>
    <w:rsid w:val="00920860"/>
    <w:rsid w:val="00921402"/>
    <w:rsid w:val="0092460D"/>
    <w:rsid w:val="0093046B"/>
    <w:rsid w:val="009310EE"/>
    <w:rsid w:val="00931DCC"/>
    <w:rsid w:val="009346D9"/>
    <w:rsid w:val="00936AA1"/>
    <w:rsid w:val="00937EED"/>
    <w:rsid w:val="009424C9"/>
    <w:rsid w:val="00945125"/>
    <w:rsid w:val="00945DE4"/>
    <w:rsid w:val="00951B8F"/>
    <w:rsid w:val="009525C8"/>
    <w:rsid w:val="009541EA"/>
    <w:rsid w:val="0095618C"/>
    <w:rsid w:val="0095680E"/>
    <w:rsid w:val="009569DB"/>
    <w:rsid w:val="00956FC5"/>
    <w:rsid w:val="00957556"/>
    <w:rsid w:val="009600F7"/>
    <w:rsid w:val="009601C7"/>
    <w:rsid w:val="00960317"/>
    <w:rsid w:val="00961004"/>
    <w:rsid w:val="009620C8"/>
    <w:rsid w:val="00963264"/>
    <w:rsid w:val="0096333F"/>
    <w:rsid w:val="0096381C"/>
    <w:rsid w:val="009638BF"/>
    <w:rsid w:val="00964E85"/>
    <w:rsid w:val="0096583D"/>
    <w:rsid w:val="00966384"/>
    <w:rsid w:val="0097295D"/>
    <w:rsid w:val="009742BD"/>
    <w:rsid w:val="00974FC3"/>
    <w:rsid w:val="00975A8E"/>
    <w:rsid w:val="009770CB"/>
    <w:rsid w:val="00980FAA"/>
    <w:rsid w:val="00981677"/>
    <w:rsid w:val="009819EC"/>
    <w:rsid w:val="0098238B"/>
    <w:rsid w:val="009836B7"/>
    <w:rsid w:val="00986F5B"/>
    <w:rsid w:val="00990B44"/>
    <w:rsid w:val="00991324"/>
    <w:rsid w:val="009926F5"/>
    <w:rsid w:val="00992F3F"/>
    <w:rsid w:val="009930F4"/>
    <w:rsid w:val="00993D0F"/>
    <w:rsid w:val="0099521A"/>
    <w:rsid w:val="00996750"/>
    <w:rsid w:val="00997421"/>
    <w:rsid w:val="00997A8E"/>
    <w:rsid w:val="009A0723"/>
    <w:rsid w:val="009A1392"/>
    <w:rsid w:val="009A1F46"/>
    <w:rsid w:val="009A201F"/>
    <w:rsid w:val="009A22A5"/>
    <w:rsid w:val="009A2D8B"/>
    <w:rsid w:val="009A3986"/>
    <w:rsid w:val="009A3A1D"/>
    <w:rsid w:val="009A49C7"/>
    <w:rsid w:val="009A50A2"/>
    <w:rsid w:val="009A7C4B"/>
    <w:rsid w:val="009A7E76"/>
    <w:rsid w:val="009B0231"/>
    <w:rsid w:val="009B0831"/>
    <w:rsid w:val="009B0B6B"/>
    <w:rsid w:val="009B1527"/>
    <w:rsid w:val="009B2FE8"/>
    <w:rsid w:val="009B3869"/>
    <w:rsid w:val="009B4F8D"/>
    <w:rsid w:val="009B6DCD"/>
    <w:rsid w:val="009B774B"/>
    <w:rsid w:val="009B7C4B"/>
    <w:rsid w:val="009C0502"/>
    <w:rsid w:val="009C0F1C"/>
    <w:rsid w:val="009C149C"/>
    <w:rsid w:val="009C1BA2"/>
    <w:rsid w:val="009C229B"/>
    <w:rsid w:val="009C2785"/>
    <w:rsid w:val="009C3A6B"/>
    <w:rsid w:val="009C3E39"/>
    <w:rsid w:val="009C7EA5"/>
    <w:rsid w:val="009D09EE"/>
    <w:rsid w:val="009D0A85"/>
    <w:rsid w:val="009D21E3"/>
    <w:rsid w:val="009D23FE"/>
    <w:rsid w:val="009D2D3F"/>
    <w:rsid w:val="009D3432"/>
    <w:rsid w:val="009D3564"/>
    <w:rsid w:val="009D5185"/>
    <w:rsid w:val="009D5704"/>
    <w:rsid w:val="009D5912"/>
    <w:rsid w:val="009D78A4"/>
    <w:rsid w:val="009D7BAE"/>
    <w:rsid w:val="009E0D31"/>
    <w:rsid w:val="009E0E6D"/>
    <w:rsid w:val="009E1FD6"/>
    <w:rsid w:val="009E2008"/>
    <w:rsid w:val="009E26D3"/>
    <w:rsid w:val="009E3C0A"/>
    <w:rsid w:val="009E420C"/>
    <w:rsid w:val="009E4EF4"/>
    <w:rsid w:val="009E5929"/>
    <w:rsid w:val="009E6CA8"/>
    <w:rsid w:val="009E73C8"/>
    <w:rsid w:val="009E749B"/>
    <w:rsid w:val="009F1499"/>
    <w:rsid w:val="009F19A5"/>
    <w:rsid w:val="009F1E0A"/>
    <w:rsid w:val="009F209F"/>
    <w:rsid w:val="009F39C8"/>
    <w:rsid w:val="009F4614"/>
    <w:rsid w:val="009F4656"/>
    <w:rsid w:val="009F5727"/>
    <w:rsid w:val="009F6061"/>
    <w:rsid w:val="009F677B"/>
    <w:rsid w:val="00A00077"/>
    <w:rsid w:val="00A011C2"/>
    <w:rsid w:val="00A0228F"/>
    <w:rsid w:val="00A045A2"/>
    <w:rsid w:val="00A049AA"/>
    <w:rsid w:val="00A04BF7"/>
    <w:rsid w:val="00A0607C"/>
    <w:rsid w:val="00A0610E"/>
    <w:rsid w:val="00A061D7"/>
    <w:rsid w:val="00A06E75"/>
    <w:rsid w:val="00A073B5"/>
    <w:rsid w:val="00A10774"/>
    <w:rsid w:val="00A11A17"/>
    <w:rsid w:val="00A1266A"/>
    <w:rsid w:val="00A13A31"/>
    <w:rsid w:val="00A13FE0"/>
    <w:rsid w:val="00A15C8F"/>
    <w:rsid w:val="00A16827"/>
    <w:rsid w:val="00A17007"/>
    <w:rsid w:val="00A1785B"/>
    <w:rsid w:val="00A17B13"/>
    <w:rsid w:val="00A20716"/>
    <w:rsid w:val="00A2211C"/>
    <w:rsid w:val="00A23123"/>
    <w:rsid w:val="00A231D4"/>
    <w:rsid w:val="00A2351F"/>
    <w:rsid w:val="00A2359C"/>
    <w:rsid w:val="00A239D0"/>
    <w:rsid w:val="00A240E7"/>
    <w:rsid w:val="00A25208"/>
    <w:rsid w:val="00A25702"/>
    <w:rsid w:val="00A26AA5"/>
    <w:rsid w:val="00A270AA"/>
    <w:rsid w:val="00A2784C"/>
    <w:rsid w:val="00A27A53"/>
    <w:rsid w:val="00A27BC1"/>
    <w:rsid w:val="00A30951"/>
    <w:rsid w:val="00A30BDF"/>
    <w:rsid w:val="00A311BF"/>
    <w:rsid w:val="00A317E7"/>
    <w:rsid w:val="00A32D5F"/>
    <w:rsid w:val="00A4031B"/>
    <w:rsid w:val="00A4077A"/>
    <w:rsid w:val="00A40FA6"/>
    <w:rsid w:val="00A420CA"/>
    <w:rsid w:val="00A43200"/>
    <w:rsid w:val="00A44354"/>
    <w:rsid w:val="00A44FE1"/>
    <w:rsid w:val="00A452C6"/>
    <w:rsid w:val="00A46D47"/>
    <w:rsid w:val="00A478BD"/>
    <w:rsid w:val="00A5178B"/>
    <w:rsid w:val="00A518FD"/>
    <w:rsid w:val="00A51958"/>
    <w:rsid w:val="00A51FF2"/>
    <w:rsid w:val="00A5397D"/>
    <w:rsid w:val="00A54523"/>
    <w:rsid w:val="00A556D0"/>
    <w:rsid w:val="00A60B8A"/>
    <w:rsid w:val="00A61027"/>
    <w:rsid w:val="00A61357"/>
    <w:rsid w:val="00A64F3D"/>
    <w:rsid w:val="00A65B4E"/>
    <w:rsid w:val="00A67613"/>
    <w:rsid w:val="00A678EB"/>
    <w:rsid w:val="00A70446"/>
    <w:rsid w:val="00A706A0"/>
    <w:rsid w:val="00A71528"/>
    <w:rsid w:val="00A72DCF"/>
    <w:rsid w:val="00A73CFE"/>
    <w:rsid w:val="00A73DCD"/>
    <w:rsid w:val="00A73DCE"/>
    <w:rsid w:val="00A73F65"/>
    <w:rsid w:val="00A76087"/>
    <w:rsid w:val="00A77235"/>
    <w:rsid w:val="00A772D1"/>
    <w:rsid w:val="00A77842"/>
    <w:rsid w:val="00A77BF1"/>
    <w:rsid w:val="00A815CD"/>
    <w:rsid w:val="00A81F3B"/>
    <w:rsid w:val="00A82ABA"/>
    <w:rsid w:val="00A8568D"/>
    <w:rsid w:val="00A85B90"/>
    <w:rsid w:val="00A86F9C"/>
    <w:rsid w:val="00A87601"/>
    <w:rsid w:val="00A90742"/>
    <w:rsid w:val="00A91DB8"/>
    <w:rsid w:val="00A9307C"/>
    <w:rsid w:val="00A93850"/>
    <w:rsid w:val="00A96220"/>
    <w:rsid w:val="00A96947"/>
    <w:rsid w:val="00A96CD7"/>
    <w:rsid w:val="00A97109"/>
    <w:rsid w:val="00AA14FF"/>
    <w:rsid w:val="00AA1605"/>
    <w:rsid w:val="00AA1CD7"/>
    <w:rsid w:val="00AA231E"/>
    <w:rsid w:val="00AA3E31"/>
    <w:rsid w:val="00AA42FB"/>
    <w:rsid w:val="00AA4769"/>
    <w:rsid w:val="00AA5388"/>
    <w:rsid w:val="00AA5726"/>
    <w:rsid w:val="00AA583A"/>
    <w:rsid w:val="00AA5FF4"/>
    <w:rsid w:val="00AA7F7D"/>
    <w:rsid w:val="00AB0CD7"/>
    <w:rsid w:val="00AB0D97"/>
    <w:rsid w:val="00AB0EC3"/>
    <w:rsid w:val="00AB1A12"/>
    <w:rsid w:val="00AB3E8D"/>
    <w:rsid w:val="00AB421C"/>
    <w:rsid w:val="00AB4A45"/>
    <w:rsid w:val="00AB4C12"/>
    <w:rsid w:val="00AB6D78"/>
    <w:rsid w:val="00AC03E6"/>
    <w:rsid w:val="00AC1D90"/>
    <w:rsid w:val="00AC32FB"/>
    <w:rsid w:val="00AC3479"/>
    <w:rsid w:val="00AC3A9E"/>
    <w:rsid w:val="00AC4A5D"/>
    <w:rsid w:val="00AC5677"/>
    <w:rsid w:val="00AC5950"/>
    <w:rsid w:val="00AC5A6E"/>
    <w:rsid w:val="00AD11C8"/>
    <w:rsid w:val="00AD2DF5"/>
    <w:rsid w:val="00AD39C8"/>
    <w:rsid w:val="00AD4635"/>
    <w:rsid w:val="00AD5749"/>
    <w:rsid w:val="00AD592C"/>
    <w:rsid w:val="00AD6EFC"/>
    <w:rsid w:val="00AE0ED5"/>
    <w:rsid w:val="00AE24DC"/>
    <w:rsid w:val="00AE2621"/>
    <w:rsid w:val="00AE279F"/>
    <w:rsid w:val="00AE2F43"/>
    <w:rsid w:val="00AE30D0"/>
    <w:rsid w:val="00AE3395"/>
    <w:rsid w:val="00AE3A63"/>
    <w:rsid w:val="00AE3FEB"/>
    <w:rsid w:val="00AE4631"/>
    <w:rsid w:val="00AE5AF6"/>
    <w:rsid w:val="00AE7554"/>
    <w:rsid w:val="00AE7EBD"/>
    <w:rsid w:val="00AF0456"/>
    <w:rsid w:val="00AF048C"/>
    <w:rsid w:val="00AF053A"/>
    <w:rsid w:val="00AF0C6E"/>
    <w:rsid w:val="00AF2209"/>
    <w:rsid w:val="00AF2382"/>
    <w:rsid w:val="00AF2A03"/>
    <w:rsid w:val="00AF38A8"/>
    <w:rsid w:val="00AF4A10"/>
    <w:rsid w:val="00AF65AE"/>
    <w:rsid w:val="00AF6E98"/>
    <w:rsid w:val="00AF775E"/>
    <w:rsid w:val="00B002E5"/>
    <w:rsid w:val="00B00771"/>
    <w:rsid w:val="00B011FE"/>
    <w:rsid w:val="00B01ACB"/>
    <w:rsid w:val="00B0251A"/>
    <w:rsid w:val="00B02D9C"/>
    <w:rsid w:val="00B045F5"/>
    <w:rsid w:val="00B04658"/>
    <w:rsid w:val="00B11817"/>
    <w:rsid w:val="00B13881"/>
    <w:rsid w:val="00B15066"/>
    <w:rsid w:val="00B152F8"/>
    <w:rsid w:val="00B15ADC"/>
    <w:rsid w:val="00B1759E"/>
    <w:rsid w:val="00B1761C"/>
    <w:rsid w:val="00B20445"/>
    <w:rsid w:val="00B20972"/>
    <w:rsid w:val="00B20C46"/>
    <w:rsid w:val="00B20FC4"/>
    <w:rsid w:val="00B22E5D"/>
    <w:rsid w:val="00B25615"/>
    <w:rsid w:val="00B26190"/>
    <w:rsid w:val="00B26D7C"/>
    <w:rsid w:val="00B279D2"/>
    <w:rsid w:val="00B27D80"/>
    <w:rsid w:val="00B302B2"/>
    <w:rsid w:val="00B31158"/>
    <w:rsid w:val="00B313B0"/>
    <w:rsid w:val="00B3156F"/>
    <w:rsid w:val="00B34616"/>
    <w:rsid w:val="00B3587E"/>
    <w:rsid w:val="00B35ED4"/>
    <w:rsid w:val="00B3742C"/>
    <w:rsid w:val="00B374D0"/>
    <w:rsid w:val="00B37985"/>
    <w:rsid w:val="00B416BD"/>
    <w:rsid w:val="00B417ED"/>
    <w:rsid w:val="00B418E6"/>
    <w:rsid w:val="00B44242"/>
    <w:rsid w:val="00B44682"/>
    <w:rsid w:val="00B4601F"/>
    <w:rsid w:val="00B462D4"/>
    <w:rsid w:val="00B46317"/>
    <w:rsid w:val="00B46FD5"/>
    <w:rsid w:val="00B476DE"/>
    <w:rsid w:val="00B478BB"/>
    <w:rsid w:val="00B478D9"/>
    <w:rsid w:val="00B47BEA"/>
    <w:rsid w:val="00B5018F"/>
    <w:rsid w:val="00B501EC"/>
    <w:rsid w:val="00B50420"/>
    <w:rsid w:val="00B50670"/>
    <w:rsid w:val="00B516BF"/>
    <w:rsid w:val="00B530DE"/>
    <w:rsid w:val="00B55858"/>
    <w:rsid w:val="00B55917"/>
    <w:rsid w:val="00B56472"/>
    <w:rsid w:val="00B572D6"/>
    <w:rsid w:val="00B60B7C"/>
    <w:rsid w:val="00B6185F"/>
    <w:rsid w:val="00B61FF5"/>
    <w:rsid w:val="00B637C0"/>
    <w:rsid w:val="00B6410A"/>
    <w:rsid w:val="00B650BF"/>
    <w:rsid w:val="00B66592"/>
    <w:rsid w:val="00B67348"/>
    <w:rsid w:val="00B67550"/>
    <w:rsid w:val="00B702BE"/>
    <w:rsid w:val="00B70B22"/>
    <w:rsid w:val="00B7241D"/>
    <w:rsid w:val="00B73637"/>
    <w:rsid w:val="00B74D03"/>
    <w:rsid w:val="00B74FA9"/>
    <w:rsid w:val="00B759A0"/>
    <w:rsid w:val="00B76156"/>
    <w:rsid w:val="00B7690A"/>
    <w:rsid w:val="00B76B56"/>
    <w:rsid w:val="00B77233"/>
    <w:rsid w:val="00B802B5"/>
    <w:rsid w:val="00B8030D"/>
    <w:rsid w:val="00B80AD1"/>
    <w:rsid w:val="00B83EBF"/>
    <w:rsid w:val="00B868BE"/>
    <w:rsid w:val="00B917B4"/>
    <w:rsid w:val="00B927B0"/>
    <w:rsid w:val="00B92C55"/>
    <w:rsid w:val="00B938B5"/>
    <w:rsid w:val="00B93926"/>
    <w:rsid w:val="00B94942"/>
    <w:rsid w:val="00B95065"/>
    <w:rsid w:val="00B959A3"/>
    <w:rsid w:val="00B96B92"/>
    <w:rsid w:val="00B9769C"/>
    <w:rsid w:val="00BA02A4"/>
    <w:rsid w:val="00BA24DB"/>
    <w:rsid w:val="00BA36B7"/>
    <w:rsid w:val="00BA462E"/>
    <w:rsid w:val="00BA47E1"/>
    <w:rsid w:val="00BA485F"/>
    <w:rsid w:val="00BA4CED"/>
    <w:rsid w:val="00BA53C9"/>
    <w:rsid w:val="00BB0559"/>
    <w:rsid w:val="00BB05A4"/>
    <w:rsid w:val="00BB07B2"/>
    <w:rsid w:val="00BB0BCC"/>
    <w:rsid w:val="00BB19D3"/>
    <w:rsid w:val="00BB338C"/>
    <w:rsid w:val="00BB45D4"/>
    <w:rsid w:val="00BB5A56"/>
    <w:rsid w:val="00BB5C0B"/>
    <w:rsid w:val="00BB64E0"/>
    <w:rsid w:val="00BB7615"/>
    <w:rsid w:val="00BC0586"/>
    <w:rsid w:val="00BC0CFF"/>
    <w:rsid w:val="00BC12D3"/>
    <w:rsid w:val="00BC3C96"/>
    <w:rsid w:val="00BC3F17"/>
    <w:rsid w:val="00BC5AED"/>
    <w:rsid w:val="00BC618B"/>
    <w:rsid w:val="00BC6491"/>
    <w:rsid w:val="00BC775E"/>
    <w:rsid w:val="00BD00C6"/>
    <w:rsid w:val="00BD0729"/>
    <w:rsid w:val="00BD3229"/>
    <w:rsid w:val="00BD5778"/>
    <w:rsid w:val="00BD6868"/>
    <w:rsid w:val="00BE1FD5"/>
    <w:rsid w:val="00BE40B4"/>
    <w:rsid w:val="00BE462A"/>
    <w:rsid w:val="00BE47AF"/>
    <w:rsid w:val="00BE5E22"/>
    <w:rsid w:val="00BE7691"/>
    <w:rsid w:val="00BE7924"/>
    <w:rsid w:val="00BE7E94"/>
    <w:rsid w:val="00BF0161"/>
    <w:rsid w:val="00BF04E8"/>
    <w:rsid w:val="00BF1624"/>
    <w:rsid w:val="00BF3733"/>
    <w:rsid w:val="00BF52FB"/>
    <w:rsid w:val="00BF79F7"/>
    <w:rsid w:val="00BF7B82"/>
    <w:rsid w:val="00BF7DE0"/>
    <w:rsid w:val="00C0162C"/>
    <w:rsid w:val="00C01BB4"/>
    <w:rsid w:val="00C01D27"/>
    <w:rsid w:val="00C03DF7"/>
    <w:rsid w:val="00C0523B"/>
    <w:rsid w:val="00C0597F"/>
    <w:rsid w:val="00C07EDF"/>
    <w:rsid w:val="00C10768"/>
    <w:rsid w:val="00C10771"/>
    <w:rsid w:val="00C10A98"/>
    <w:rsid w:val="00C11E67"/>
    <w:rsid w:val="00C126F0"/>
    <w:rsid w:val="00C12B00"/>
    <w:rsid w:val="00C12BFC"/>
    <w:rsid w:val="00C13A08"/>
    <w:rsid w:val="00C13E15"/>
    <w:rsid w:val="00C149D3"/>
    <w:rsid w:val="00C14CFF"/>
    <w:rsid w:val="00C150CF"/>
    <w:rsid w:val="00C15F6E"/>
    <w:rsid w:val="00C16E36"/>
    <w:rsid w:val="00C21567"/>
    <w:rsid w:val="00C2186A"/>
    <w:rsid w:val="00C21D01"/>
    <w:rsid w:val="00C21D98"/>
    <w:rsid w:val="00C23BF2"/>
    <w:rsid w:val="00C24E55"/>
    <w:rsid w:val="00C2530C"/>
    <w:rsid w:val="00C2559D"/>
    <w:rsid w:val="00C257AE"/>
    <w:rsid w:val="00C25C8C"/>
    <w:rsid w:val="00C27018"/>
    <w:rsid w:val="00C32766"/>
    <w:rsid w:val="00C3636A"/>
    <w:rsid w:val="00C36449"/>
    <w:rsid w:val="00C37126"/>
    <w:rsid w:val="00C37C52"/>
    <w:rsid w:val="00C41C19"/>
    <w:rsid w:val="00C454BA"/>
    <w:rsid w:val="00C47A9C"/>
    <w:rsid w:val="00C47F0E"/>
    <w:rsid w:val="00C50BA1"/>
    <w:rsid w:val="00C5110A"/>
    <w:rsid w:val="00C51361"/>
    <w:rsid w:val="00C517A1"/>
    <w:rsid w:val="00C52932"/>
    <w:rsid w:val="00C52BC6"/>
    <w:rsid w:val="00C5331F"/>
    <w:rsid w:val="00C55FC1"/>
    <w:rsid w:val="00C5605B"/>
    <w:rsid w:val="00C56131"/>
    <w:rsid w:val="00C60752"/>
    <w:rsid w:val="00C61B33"/>
    <w:rsid w:val="00C634FB"/>
    <w:rsid w:val="00C636CC"/>
    <w:rsid w:val="00C63B18"/>
    <w:rsid w:val="00C6477E"/>
    <w:rsid w:val="00C65093"/>
    <w:rsid w:val="00C653A4"/>
    <w:rsid w:val="00C66EA4"/>
    <w:rsid w:val="00C70567"/>
    <w:rsid w:val="00C70808"/>
    <w:rsid w:val="00C73E5A"/>
    <w:rsid w:val="00C744A0"/>
    <w:rsid w:val="00C74B59"/>
    <w:rsid w:val="00C74BE8"/>
    <w:rsid w:val="00C751B4"/>
    <w:rsid w:val="00C751DF"/>
    <w:rsid w:val="00C80547"/>
    <w:rsid w:val="00C805F2"/>
    <w:rsid w:val="00C812C2"/>
    <w:rsid w:val="00C8229F"/>
    <w:rsid w:val="00C85618"/>
    <w:rsid w:val="00C85960"/>
    <w:rsid w:val="00C861B7"/>
    <w:rsid w:val="00C866EC"/>
    <w:rsid w:val="00C867FE"/>
    <w:rsid w:val="00C904D9"/>
    <w:rsid w:val="00C92104"/>
    <w:rsid w:val="00C92743"/>
    <w:rsid w:val="00C9286F"/>
    <w:rsid w:val="00C9326B"/>
    <w:rsid w:val="00C93F0F"/>
    <w:rsid w:val="00C942A7"/>
    <w:rsid w:val="00C94B15"/>
    <w:rsid w:val="00C95FCB"/>
    <w:rsid w:val="00C9638A"/>
    <w:rsid w:val="00C96C44"/>
    <w:rsid w:val="00CA218E"/>
    <w:rsid w:val="00CA49C7"/>
    <w:rsid w:val="00CA594A"/>
    <w:rsid w:val="00CA5C7E"/>
    <w:rsid w:val="00CA6181"/>
    <w:rsid w:val="00CA6237"/>
    <w:rsid w:val="00CA77B7"/>
    <w:rsid w:val="00CB006C"/>
    <w:rsid w:val="00CB12BE"/>
    <w:rsid w:val="00CB26CD"/>
    <w:rsid w:val="00CB34DC"/>
    <w:rsid w:val="00CB3ADD"/>
    <w:rsid w:val="00CB3B5A"/>
    <w:rsid w:val="00CB4BD4"/>
    <w:rsid w:val="00CB4E55"/>
    <w:rsid w:val="00CB56F1"/>
    <w:rsid w:val="00CB64E4"/>
    <w:rsid w:val="00CC27FE"/>
    <w:rsid w:val="00CC311F"/>
    <w:rsid w:val="00CC3E9C"/>
    <w:rsid w:val="00CC48CD"/>
    <w:rsid w:val="00CC4EDB"/>
    <w:rsid w:val="00CC5EC7"/>
    <w:rsid w:val="00CC70A3"/>
    <w:rsid w:val="00CC749C"/>
    <w:rsid w:val="00CD06AE"/>
    <w:rsid w:val="00CD10AE"/>
    <w:rsid w:val="00CD18E4"/>
    <w:rsid w:val="00CD2144"/>
    <w:rsid w:val="00CD2E31"/>
    <w:rsid w:val="00CD3984"/>
    <w:rsid w:val="00CD45AE"/>
    <w:rsid w:val="00CD45CD"/>
    <w:rsid w:val="00CD5B2E"/>
    <w:rsid w:val="00CD5F38"/>
    <w:rsid w:val="00CD6127"/>
    <w:rsid w:val="00CD69E1"/>
    <w:rsid w:val="00CE258F"/>
    <w:rsid w:val="00CE354E"/>
    <w:rsid w:val="00CE3FD2"/>
    <w:rsid w:val="00CE464A"/>
    <w:rsid w:val="00CE4B56"/>
    <w:rsid w:val="00CE4E1D"/>
    <w:rsid w:val="00CE6053"/>
    <w:rsid w:val="00CF0727"/>
    <w:rsid w:val="00CF39F9"/>
    <w:rsid w:val="00CF3A26"/>
    <w:rsid w:val="00CF433E"/>
    <w:rsid w:val="00CF4B52"/>
    <w:rsid w:val="00CF5E3F"/>
    <w:rsid w:val="00CF63B6"/>
    <w:rsid w:val="00CF66CA"/>
    <w:rsid w:val="00CF6A48"/>
    <w:rsid w:val="00CF6E87"/>
    <w:rsid w:val="00CF7C8E"/>
    <w:rsid w:val="00D00A49"/>
    <w:rsid w:val="00D041BD"/>
    <w:rsid w:val="00D055EE"/>
    <w:rsid w:val="00D05862"/>
    <w:rsid w:val="00D05DAA"/>
    <w:rsid w:val="00D06567"/>
    <w:rsid w:val="00D12120"/>
    <w:rsid w:val="00D12802"/>
    <w:rsid w:val="00D12F43"/>
    <w:rsid w:val="00D1392F"/>
    <w:rsid w:val="00D144DD"/>
    <w:rsid w:val="00D1488C"/>
    <w:rsid w:val="00D14EE6"/>
    <w:rsid w:val="00D15C26"/>
    <w:rsid w:val="00D1630E"/>
    <w:rsid w:val="00D17640"/>
    <w:rsid w:val="00D201B9"/>
    <w:rsid w:val="00D2193E"/>
    <w:rsid w:val="00D21F4C"/>
    <w:rsid w:val="00D223B2"/>
    <w:rsid w:val="00D22FB5"/>
    <w:rsid w:val="00D23080"/>
    <w:rsid w:val="00D23370"/>
    <w:rsid w:val="00D239AF"/>
    <w:rsid w:val="00D239D5"/>
    <w:rsid w:val="00D23B3D"/>
    <w:rsid w:val="00D24653"/>
    <w:rsid w:val="00D25ADD"/>
    <w:rsid w:val="00D25C51"/>
    <w:rsid w:val="00D25DC7"/>
    <w:rsid w:val="00D273F0"/>
    <w:rsid w:val="00D3044B"/>
    <w:rsid w:val="00D3081C"/>
    <w:rsid w:val="00D32CBA"/>
    <w:rsid w:val="00D339D9"/>
    <w:rsid w:val="00D35CB0"/>
    <w:rsid w:val="00D360E0"/>
    <w:rsid w:val="00D40114"/>
    <w:rsid w:val="00D42EA7"/>
    <w:rsid w:val="00D43FB5"/>
    <w:rsid w:val="00D440BB"/>
    <w:rsid w:val="00D445D8"/>
    <w:rsid w:val="00D44ADD"/>
    <w:rsid w:val="00D45717"/>
    <w:rsid w:val="00D46591"/>
    <w:rsid w:val="00D47C69"/>
    <w:rsid w:val="00D53716"/>
    <w:rsid w:val="00D54872"/>
    <w:rsid w:val="00D548D3"/>
    <w:rsid w:val="00D552B8"/>
    <w:rsid w:val="00D55D5B"/>
    <w:rsid w:val="00D55F8A"/>
    <w:rsid w:val="00D5632D"/>
    <w:rsid w:val="00D57C0B"/>
    <w:rsid w:val="00D61564"/>
    <w:rsid w:val="00D62033"/>
    <w:rsid w:val="00D6262F"/>
    <w:rsid w:val="00D6334F"/>
    <w:rsid w:val="00D63FD2"/>
    <w:rsid w:val="00D64AFD"/>
    <w:rsid w:val="00D6646C"/>
    <w:rsid w:val="00D6692F"/>
    <w:rsid w:val="00D675AB"/>
    <w:rsid w:val="00D71BD9"/>
    <w:rsid w:val="00D73120"/>
    <w:rsid w:val="00D73744"/>
    <w:rsid w:val="00D7383E"/>
    <w:rsid w:val="00D73860"/>
    <w:rsid w:val="00D73CB8"/>
    <w:rsid w:val="00D74E02"/>
    <w:rsid w:val="00D75DC7"/>
    <w:rsid w:val="00D77B1A"/>
    <w:rsid w:val="00D80516"/>
    <w:rsid w:val="00D81F8D"/>
    <w:rsid w:val="00D83456"/>
    <w:rsid w:val="00D83B3C"/>
    <w:rsid w:val="00D8468D"/>
    <w:rsid w:val="00D85C5C"/>
    <w:rsid w:val="00D86409"/>
    <w:rsid w:val="00D9158F"/>
    <w:rsid w:val="00D91EFE"/>
    <w:rsid w:val="00D93862"/>
    <w:rsid w:val="00D93FDF"/>
    <w:rsid w:val="00D94701"/>
    <w:rsid w:val="00D94D9F"/>
    <w:rsid w:val="00D95F47"/>
    <w:rsid w:val="00D962CC"/>
    <w:rsid w:val="00D96BE3"/>
    <w:rsid w:val="00D96E35"/>
    <w:rsid w:val="00D96F5D"/>
    <w:rsid w:val="00D97149"/>
    <w:rsid w:val="00D97C03"/>
    <w:rsid w:val="00DA08D2"/>
    <w:rsid w:val="00DA1545"/>
    <w:rsid w:val="00DA1F37"/>
    <w:rsid w:val="00DA22D3"/>
    <w:rsid w:val="00DA532C"/>
    <w:rsid w:val="00DA6B76"/>
    <w:rsid w:val="00DA722A"/>
    <w:rsid w:val="00DA7FCF"/>
    <w:rsid w:val="00DB2BE4"/>
    <w:rsid w:val="00DB3302"/>
    <w:rsid w:val="00DB3703"/>
    <w:rsid w:val="00DB46B9"/>
    <w:rsid w:val="00DB4E73"/>
    <w:rsid w:val="00DB55F8"/>
    <w:rsid w:val="00DB5798"/>
    <w:rsid w:val="00DB5906"/>
    <w:rsid w:val="00DB6563"/>
    <w:rsid w:val="00DB687B"/>
    <w:rsid w:val="00DB7CE9"/>
    <w:rsid w:val="00DC1150"/>
    <w:rsid w:val="00DC2F59"/>
    <w:rsid w:val="00DC3200"/>
    <w:rsid w:val="00DC3A30"/>
    <w:rsid w:val="00DC47B2"/>
    <w:rsid w:val="00DC49E2"/>
    <w:rsid w:val="00DC4E34"/>
    <w:rsid w:val="00DC7FBB"/>
    <w:rsid w:val="00DD0CF9"/>
    <w:rsid w:val="00DD13DE"/>
    <w:rsid w:val="00DD16B8"/>
    <w:rsid w:val="00DD31C6"/>
    <w:rsid w:val="00DD32EA"/>
    <w:rsid w:val="00DD5B90"/>
    <w:rsid w:val="00DD6497"/>
    <w:rsid w:val="00DD70FD"/>
    <w:rsid w:val="00DD752D"/>
    <w:rsid w:val="00DD7B95"/>
    <w:rsid w:val="00DE01AB"/>
    <w:rsid w:val="00DE02D0"/>
    <w:rsid w:val="00DE03EE"/>
    <w:rsid w:val="00DE0876"/>
    <w:rsid w:val="00DE0995"/>
    <w:rsid w:val="00DE0D48"/>
    <w:rsid w:val="00DE0E75"/>
    <w:rsid w:val="00DE129D"/>
    <w:rsid w:val="00DE1A4E"/>
    <w:rsid w:val="00DE35D9"/>
    <w:rsid w:val="00DE4530"/>
    <w:rsid w:val="00DE4864"/>
    <w:rsid w:val="00DE4D1D"/>
    <w:rsid w:val="00DE7E3E"/>
    <w:rsid w:val="00DF0A0A"/>
    <w:rsid w:val="00DF0E3D"/>
    <w:rsid w:val="00DF1587"/>
    <w:rsid w:val="00DF2838"/>
    <w:rsid w:val="00DF388B"/>
    <w:rsid w:val="00DF3BB0"/>
    <w:rsid w:val="00DF4188"/>
    <w:rsid w:val="00DF4A61"/>
    <w:rsid w:val="00DF5A8A"/>
    <w:rsid w:val="00DF6900"/>
    <w:rsid w:val="00DF708F"/>
    <w:rsid w:val="00DF7B46"/>
    <w:rsid w:val="00E00B1F"/>
    <w:rsid w:val="00E00B97"/>
    <w:rsid w:val="00E01FD7"/>
    <w:rsid w:val="00E02033"/>
    <w:rsid w:val="00E0225C"/>
    <w:rsid w:val="00E02354"/>
    <w:rsid w:val="00E02F50"/>
    <w:rsid w:val="00E042C2"/>
    <w:rsid w:val="00E044F9"/>
    <w:rsid w:val="00E05874"/>
    <w:rsid w:val="00E06FB4"/>
    <w:rsid w:val="00E07DCA"/>
    <w:rsid w:val="00E10CC7"/>
    <w:rsid w:val="00E118EB"/>
    <w:rsid w:val="00E12B67"/>
    <w:rsid w:val="00E12CFA"/>
    <w:rsid w:val="00E14698"/>
    <w:rsid w:val="00E17757"/>
    <w:rsid w:val="00E2160B"/>
    <w:rsid w:val="00E228B3"/>
    <w:rsid w:val="00E23749"/>
    <w:rsid w:val="00E25716"/>
    <w:rsid w:val="00E25EF8"/>
    <w:rsid w:val="00E277EF"/>
    <w:rsid w:val="00E27D07"/>
    <w:rsid w:val="00E303F8"/>
    <w:rsid w:val="00E307BF"/>
    <w:rsid w:val="00E30ADD"/>
    <w:rsid w:val="00E31F5D"/>
    <w:rsid w:val="00E3216D"/>
    <w:rsid w:val="00E32AE1"/>
    <w:rsid w:val="00E33C1B"/>
    <w:rsid w:val="00E3487E"/>
    <w:rsid w:val="00E350D8"/>
    <w:rsid w:val="00E3559A"/>
    <w:rsid w:val="00E357B1"/>
    <w:rsid w:val="00E36393"/>
    <w:rsid w:val="00E40FE2"/>
    <w:rsid w:val="00E413CA"/>
    <w:rsid w:val="00E43EF8"/>
    <w:rsid w:val="00E4551A"/>
    <w:rsid w:val="00E46AF2"/>
    <w:rsid w:val="00E46EB0"/>
    <w:rsid w:val="00E50404"/>
    <w:rsid w:val="00E50490"/>
    <w:rsid w:val="00E505CD"/>
    <w:rsid w:val="00E50DC3"/>
    <w:rsid w:val="00E51058"/>
    <w:rsid w:val="00E51476"/>
    <w:rsid w:val="00E516BE"/>
    <w:rsid w:val="00E52EF3"/>
    <w:rsid w:val="00E52F84"/>
    <w:rsid w:val="00E559F1"/>
    <w:rsid w:val="00E566A7"/>
    <w:rsid w:val="00E6065A"/>
    <w:rsid w:val="00E61707"/>
    <w:rsid w:val="00E623BB"/>
    <w:rsid w:val="00E6458C"/>
    <w:rsid w:val="00E64DEB"/>
    <w:rsid w:val="00E714B2"/>
    <w:rsid w:val="00E738FA"/>
    <w:rsid w:val="00E73A08"/>
    <w:rsid w:val="00E748A3"/>
    <w:rsid w:val="00E74972"/>
    <w:rsid w:val="00E7613D"/>
    <w:rsid w:val="00E77A4E"/>
    <w:rsid w:val="00E802D7"/>
    <w:rsid w:val="00E80F0E"/>
    <w:rsid w:val="00E80F6C"/>
    <w:rsid w:val="00E8172A"/>
    <w:rsid w:val="00E81C03"/>
    <w:rsid w:val="00E85465"/>
    <w:rsid w:val="00E8548A"/>
    <w:rsid w:val="00E86EAC"/>
    <w:rsid w:val="00E873FB"/>
    <w:rsid w:val="00E87B9C"/>
    <w:rsid w:val="00E912CA"/>
    <w:rsid w:val="00E912D8"/>
    <w:rsid w:val="00E918BE"/>
    <w:rsid w:val="00E91B0C"/>
    <w:rsid w:val="00E92787"/>
    <w:rsid w:val="00E95267"/>
    <w:rsid w:val="00E97324"/>
    <w:rsid w:val="00EA0CB4"/>
    <w:rsid w:val="00EA0E9F"/>
    <w:rsid w:val="00EA5ED2"/>
    <w:rsid w:val="00EA6DCD"/>
    <w:rsid w:val="00EA70CF"/>
    <w:rsid w:val="00EB0585"/>
    <w:rsid w:val="00EB4892"/>
    <w:rsid w:val="00EB6027"/>
    <w:rsid w:val="00EB655C"/>
    <w:rsid w:val="00EB6D09"/>
    <w:rsid w:val="00EB77D2"/>
    <w:rsid w:val="00EB7FE4"/>
    <w:rsid w:val="00EC2206"/>
    <w:rsid w:val="00EC38A3"/>
    <w:rsid w:val="00EC445A"/>
    <w:rsid w:val="00EC47A2"/>
    <w:rsid w:val="00EC5802"/>
    <w:rsid w:val="00EC5F1D"/>
    <w:rsid w:val="00EC6306"/>
    <w:rsid w:val="00EC6720"/>
    <w:rsid w:val="00EC6822"/>
    <w:rsid w:val="00EC6C16"/>
    <w:rsid w:val="00EC741D"/>
    <w:rsid w:val="00EC78E3"/>
    <w:rsid w:val="00EC799B"/>
    <w:rsid w:val="00ED1172"/>
    <w:rsid w:val="00ED1B1D"/>
    <w:rsid w:val="00ED2669"/>
    <w:rsid w:val="00ED2D50"/>
    <w:rsid w:val="00ED5AF7"/>
    <w:rsid w:val="00ED7C55"/>
    <w:rsid w:val="00ED7FA6"/>
    <w:rsid w:val="00EE0019"/>
    <w:rsid w:val="00EE01B0"/>
    <w:rsid w:val="00EE0260"/>
    <w:rsid w:val="00EE3662"/>
    <w:rsid w:val="00EE417F"/>
    <w:rsid w:val="00EE4DCB"/>
    <w:rsid w:val="00EE4EAB"/>
    <w:rsid w:val="00EE6306"/>
    <w:rsid w:val="00EE6347"/>
    <w:rsid w:val="00EE6A44"/>
    <w:rsid w:val="00EE73CD"/>
    <w:rsid w:val="00EE7E02"/>
    <w:rsid w:val="00EF0E4C"/>
    <w:rsid w:val="00EF1383"/>
    <w:rsid w:val="00EF1627"/>
    <w:rsid w:val="00EF32F8"/>
    <w:rsid w:val="00EF38F5"/>
    <w:rsid w:val="00EF43BE"/>
    <w:rsid w:val="00EF5A6A"/>
    <w:rsid w:val="00EF7141"/>
    <w:rsid w:val="00EF74D4"/>
    <w:rsid w:val="00EF7A23"/>
    <w:rsid w:val="00F0017C"/>
    <w:rsid w:val="00F00A5D"/>
    <w:rsid w:val="00F00C5F"/>
    <w:rsid w:val="00F00CFC"/>
    <w:rsid w:val="00F00EBD"/>
    <w:rsid w:val="00F0107C"/>
    <w:rsid w:val="00F0171B"/>
    <w:rsid w:val="00F03001"/>
    <w:rsid w:val="00F0438C"/>
    <w:rsid w:val="00F0484A"/>
    <w:rsid w:val="00F04C24"/>
    <w:rsid w:val="00F04D0B"/>
    <w:rsid w:val="00F06949"/>
    <w:rsid w:val="00F07D1C"/>
    <w:rsid w:val="00F1299B"/>
    <w:rsid w:val="00F1355A"/>
    <w:rsid w:val="00F143AA"/>
    <w:rsid w:val="00F144D3"/>
    <w:rsid w:val="00F17011"/>
    <w:rsid w:val="00F177DA"/>
    <w:rsid w:val="00F17EC0"/>
    <w:rsid w:val="00F20733"/>
    <w:rsid w:val="00F20F81"/>
    <w:rsid w:val="00F21029"/>
    <w:rsid w:val="00F21BBB"/>
    <w:rsid w:val="00F21FC1"/>
    <w:rsid w:val="00F22961"/>
    <w:rsid w:val="00F22C2A"/>
    <w:rsid w:val="00F24216"/>
    <w:rsid w:val="00F24BCB"/>
    <w:rsid w:val="00F2538B"/>
    <w:rsid w:val="00F25C9B"/>
    <w:rsid w:val="00F26511"/>
    <w:rsid w:val="00F26B81"/>
    <w:rsid w:val="00F27B63"/>
    <w:rsid w:val="00F31570"/>
    <w:rsid w:val="00F3293A"/>
    <w:rsid w:val="00F3402C"/>
    <w:rsid w:val="00F34741"/>
    <w:rsid w:val="00F36293"/>
    <w:rsid w:val="00F363EF"/>
    <w:rsid w:val="00F36950"/>
    <w:rsid w:val="00F40F5C"/>
    <w:rsid w:val="00F442D9"/>
    <w:rsid w:val="00F44D07"/>
    <w:rsid w:val="00F45CA7"/>
    <w:rsid w:val="00F47933"/>
    <w:rsid w:val="00F47F88"/>
    <w:rsid w:val="00F5171D"/>
    <w:rsid w:val="00F51820"/>
    <w:rsid w:val="00F518EC"/>
    <w:rsid w:val="00F5190C"/>
    <w:rsid w:val="00F52B0B"/>
    <w:rsid w:val="00F531AF"/>
    <w:rsid w:val="00F53F33"/>
    <w:rsid w:val="00F5405C"/>
    <w:rsid w:val="00F54A6B"/>
    <w:rsid w:val="00F55325"/>
    <w:rsid w:val="00F558FD"/>
    <w:rsid w:val="00F571C2"/>
    <w:rsid w:val="00F57470"/>
    <w:rsid w:val="00F601C0"/>
    <w:rsid w:val="00F623A4"/>
    <w:rsid w:val="00F62496"/>
    <w:rsid w:val="00F643F3"/>
    <w:rsid w:val="00F64B51"/>
    <w:rsid w:val="00F6618F"/>
    <w:rsid w:val="00F67B75"/>
    <w:rsid w:val="00F7059E"/>
    <w:rsid w:val="00F718E5"/>
    <w:rsid w:val="00F72D9A"/>
    <w:rsid w:val="00F73C05"/>
    <w:rsid w:val="00F75862"/>
    <w:rsid w:val="00F7734B"/>
    <w:rsid w:val="00F8065E"/>
    <w:rsid w:val="00F82F6D"/>
    <w:rsid w:val="00F8337A"/>
    <w:rsid w:val="00F83CA9"/>
    <w:rsid w:val="00F847E0"/>
    <w:rsid w:val="00F85BCE"/>
    <w:rsid w:val="00F90420"/>
    <w:rsid w:val="00F914C8"/>
    <w:rsid w:val="00F918FB"/>
    <w:rsid w:val="00F91C1F"/>
    <w:rsid w:val="00F93EC5"/>
    <w:rsid w:val="00F94442"/>
    <w:rsid w:val="00F95B71"/>
    <w:rsid w:val="00F974A8"/>
    <w:rsid w:val="00F97C7A"/>
    <w:rsid w:val="00FA044B"/>
    <w:rsid w:val="00FA0D9A"/>
    <w:rsid w:val="00FA17FA"/>
    <w:rsid w:val="00FA1873"/>
    <w:rsid w:val="00FA33A6"/>
    <w:rsid w:val="00FA4C88"/>
    <w:rsid w:val="00FA5098"/>
    <w:rsid w:val="00FA647A"/>
    <w:rsid w:val="00FA679C"/>
    <w:rsid w:val="00FA70A1"/>
    <w:rsid w:val="00FA73B0"/>
    <w:rsid w:val="00FB06F2"/>
    <w:rsid w:val="00FB106A"/>
    <w:rsid w:val="00FB115E"/>
    <w:rsid w:val="00FB1969"/>
    <w:rsid w:val="00FB4571"/>
    <w:rsid w:val="00FB4B3C"/>
    <w:rsid w:val="00FB4D66"/>
    <w:rsid w:val="00FB4DA6"/>
    <w:rsid w:val="00FB5A93"/>
    <w:rsid w:val="00FB5CFE"/>
    <w:rsid w:val="00FB6194"/>
    <w:rsid w:val="00FB653B"/>
    <w:rsid w:val="00FB6CED"/>
    <w:rsid w:val="00FB7ECD"/>
    <w:rsid w:val="00FC1ECA"/>
    <w:rsid w:val="00FC5CE1"/>
    <w:rsid w:val="00FC7131"/>
    <w:rsid w:val="00FC71A3"/>
    <w:rsid w:val="00FC753F"/>
    <w:rsid w:val="00FD02F9"/>
    <w:rsid w:val="00FD2D96"/>
    <w:rsid w:val="00FD2F5C"/>
    <w:rsid w:val="00FD3DB2"/>
    <w:rsid w:val="00FD4ECC"/>
    <w:rsid w:val="00FD6435"/>
    <w:rsid w:val="00FD6998"/>
    <w:rsid w:val="00FD7FA6"/>
    <w:rsid w:val="00FE0ABE"/>
    <w:rsid w:val="00FE2C7A"/>
    <w:rsid w:val="00FE414B"/>
    <w:rsid w:val="00FE4B40"/>
    <w:rsid w:val="00FE4C50"/>
    <w:rsid w:val="00FE6642"/>
    <w:rsid w:val="00FE7028"/>
    <w:rsid w:val="00FE7765"/>
    <w:rsid w:val="00FF0579"/>
    <w:rsid w:val="00FF2E39"/>
    <w:rsid w:val="00FF380E"/>
    <w:rsid w:val="00FF40D3"/>
    <w:rsid w:val="00FF6907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643B79"/>
  <w15:docId w15:val="{B13A2A88-1790-4C46-A8AE-10BDFA3B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35F7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lang w:val="x-none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  <w:rPr>
      <w:lang w:val="x-none"/>
    </w:rPr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i/>
      <w:iCs/>
      <w:sz w:val="24"/>
      <w:szCs w:val="24"/>
      <w:lang w:val="x-none" w:eastAsia="x-none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character" w:customStyle="1" w:styleId="HeaderChar">
    <w:name w:val="Header Char"/>
    <w:locked/>
    <w:rsid w:val="001E186F"/>
    <w:rPr>
      <w:rFonts w:ascii="Arial" w:hAnsi="Arial" w:cs="Times New Roman"/>
      <w:lang w:val="x-none" w:eastAsia="ar-SA" w:bidi="ar-SA"/>
    </w:rPr>
  </w:style>
  <w:style w:type="character" w:customStyle="1" w:styleId="ParagrafoelencoCarattere">
    <w:name w:val="Paragrafo elenco Carattere"/>
    <w:link w:val="Paragrafoelenco"/>
    <w:uiPriority w:val="34"/>
    <w:rsid w:val="0096583D"/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42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dro\Dati%20applicazioni\Microsoft\Modelli\SardegnaIT_ModelloDocumentoTecnico_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B9750-7269-45A0-BF8E-85D0951E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SardegnaIT_ModelloDocumentoTecnico_2</Template>
  <TotalTime>2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Offerta tecnica</dc:subject>
  <dc:creator>Alessio Cusenza</dc:creator>
  <cp:lastModifiedBy>Giancarla Laconi</cp:lastModifiedBy>
  <cp:revision>3</cp:revision>
  <cp:lastPrinted>2012-12-06T09:54:00Z</cp:lastPrinted>
  <dcterms:created xsi:type="dcterms:W3CDTF">2021-02-11T18:03:00Z</dcterms:created>
  <dcterms:modified xsi:type="dcterms:W3CDTF">2021-02-12T07:38:00Z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etto">
    <vt:lpwstr>RTR-R</vt:lpwstr>
  </property>
</Properties>
</file>